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0642EAD9" w:rsidR="001E41F3" w:rsidRDefault="001E41F3">
      <w:pPr>
        <w:pStyle w:val="CRCoverPage"/>
        <w:tabs>
          <w:tab w:val="right" w:pos="9639"/>
        </w:tabs>
        <w:spacing w:after="0"/>
        <w:rPr>
          <w:b/>
          <w:i/>
          <w:noProof/>
          <w:sz w:val="28"/>
        </w:rPr>
      </w:pPr>
      <w:r>
        <w:rPr>
          <w:b/>
          <w:noProof/>
          <w:sz w:val="24"/>
        </w:rPr>
        <w:t>3GPP TSG-</w:t>
      </w:r>
      <w:fldSimple w:instr=" DOCPROPERTY  TSG/WGRef  \* MERGEFORMAT ">
        <w:r w:rsidR="002C7F4B">
          <w:rPr>
            <w:b/>
            <w:noProof/>
            <w:sz w:val="24"/>
          </w:rPr>
          <w:t>SA2</w:t>
        </w:r>
      </w:fldSimple>
      <w:r w:rsidR="00C66BA2">
        <w:rPr>
          <w:b/>
          <w:noProof/>
          <w:sz w:val="24"/>
        </w:rPr>
        <w:t xml:space="preserve"> </w:t>
      </w:r>
      <w:r>
        <w:rPr>
          <w:b/>
          <w:noProof/>
          <w:sz w:val="24"/>
        </w:rPr>
        <w:t>Meeting #</w:t>
      </w:r>
      <w:fldSimple w:instr=" DOCPROPERTY  MtgSeq  \* MERGEFORMAT ">
        <w:r w:rsidR="00EB09B7" w:rsidRPr="00EB09B7">
          <w:rPr>
            <w:b/>
            <w:noProof/>
            <w:sz w:val="24"/>
          </w:rPr>
          <w:t xml:space="preserve"> </w:t>
        </w:r>
        <w:r w:rsidR="002C7F4B">
          <w:rPr>
            <w:b/>
            <w:noProof/>
            <w:sz w:val="24"/>
          </w:rPr>
          <w:t>1</w:t>
        </w:r>
        <w:r w:rsidR="0032729C">
          <w:rPr>
            <w:b/>
            <w:noProof/>
            <w:sz w:val="24"/>
          </w:rPr>
          <w:t>5</w:t>
        </w:r>
        <w:r w:rsidR="00D15BC8">
          <w:rPr>
            <w:b/>
            <w:noProof/>
            <w:sz w:val="24"/>
          </w:rPr>
          <w:t>6</w:t>
        </w:r>
        <w:r w:rsidR="002C7F4B">
          <w:rPr>
            <w:b/>
            <w:noProof/>
            <w:sz w:val="24"/>
          </w:rPr>
          <w:t>E</w:t>
        </w:r>
      </w:fldSimple>
      <w:r>
        <w:rPr>
          <w:b/>
          <w:i/>
          <w:noProof/>
          <w:sz w:val="28"/>
        </w:rPr>
        <w:tab/>
      </w:r>
      <w:r w:rsidR="008614AA" w:rsidRPr="008614AA">
        <w:rPr>
          <w:b/>
          <w:i/>
          <w:noProof/>
          <w:sz w:val="28"/>
        </w:rPr>
        <w:t>S2-2</w:t>
      </w:r>
      <w:r w:rsidR="001858E4">
        <w:rPr>
          <w:b/>
          <w:i/>
          <w:noProof/>
          <w:sz w:val="28"/>
        </w:rPr>
        <w:t>305266</w:t>
      </w:r>
    </w:p>
    <w:p w14:paraId="7CB45193" w14:textId="35C55150" w:rsidR="001E41F3" w:rsidRDefault="00BA2B64" w:rsidP="005E2C44">
      <w:pPr>
        <w:pStyle w:val="CRCoverPage"/>
        <w:outlineLvl w:val="0"/>
        <w:rPr>
          <w:b/>
          <w:noProof/>
          <w:sz w:val="24"/>
        </w:rPr>
      </w:pPr>
      <w:r>
        <w:fldChar w:fldCharType="begin"/>
      </w:r>
      <w:r>
        <w:instrText xml:space="preserve"> DOCPROPERTY  Location  \* MERGEFORMAT </w:instrText>
      </w:r>
      <w:r>
        <w:fldChar w:fldCharType="separate"/>
      </w:r>
      <w:proofErr w:type="spellStart"/>
      <w:r w:rsidR="00700818" w:rsidRPr="00283374">
        <w:rPr>
          <w:b/>
          <w:sz w:val="24"/>
          <w:lang w:val="en-US"/>
        </w:rPr>
        <w:t>Elbonia</w:t>
      </w:r>
      <w:proofErr w:type="spellEnd"/>
      <w:r>
        <w:rPr>
          <w:b/>
          <w:sz w:val="24"/>
          <w:lang w:val="en-US"/>
        </w:rPr>
        <w:fldChar w:fldCharType="end"/>
      </w:r>
      <w:r w:rsidR="00C60C81">
        <w:rPr>
          <w:b/>
          <w:noProof/>
          <w:sz w:val="24"/>
        </w:rPr>
        <w:t>,</w:t>
      </w:r>
      <w:r w:rsidR="001858E4">
        <w:rPr>
          <w:b/>
          <w:noProof/>
          <w:sz w:val="24"/>
        </w:rPr>
        <w:t xml:space="preserve"> April 17-21, 2023</w:t>
      </w:r>
      <w:r w:rsidR="00700818">
        <w:rPr>
          <w:b/>
          <w:noProof/>
          <w:sz w:val="24"/>
        </w:rPr>
        <w:tab/>
      </w:r>
      <w:r w:rsidR="00700818">
        <w:rPr>
          <w:b/>
          <w:noProof/>
          <w:sz w:val="24"/>
        </w:rPr>
        <w:tab/>
      </w:r>
      <w:r w:rsidR="00700818">
        <w:rPr>
          <w:b/>
          <w:noProof/>
          <w:sz w:val="24"/>
        </w:rPr>
        <w:tab/>
      </w:r>
      <w:r w:rsidR="0070436F">
        <w:rPr>
          <w:b/>
          <w:noProof/>
          <w:sz w:val="24"/>
        </w:rPr>
        <w:tab/>
      </w:r>
      <w:r w:rsidR="0070436F">
        <w:rPr>
          <w:b/>
          <w:noProof/>
          <w:sz w:val="24"/>
        </w:rPr>
        <w:tab/>
      </w:r>
      <w:r w:rsidR="0070436F">
        <w:rPr>
          <w:b/>
          <w:noProof/>
          <w:sz w:val="24"/>
        </w:rPr>
        <w:tab/>
      </w:r>
      <w:r w:rsidR="00E03511">
        <w:rPr>
          <w:b/>
          <w:noProof/>
          <w:sz w:val="24"/>
        </w:rPr>
        <w:tab/>
      </w:r>
      <w:r w:rsidR="00E03511">
        <w:rPr>
          <w:b/>
          <w:noProof/>
          <w:sz w:val="24"/>
        </w:rPr>
        <w:tab/>
      </w:r>
      <w:r w:rsidR="00E03511">
        <w:rPr>
          <w:b/>
          <w:noProof/>
          <w:sz w:val="24"/>
        </w:rPr>
        <w:tab/>
      </w:r>
      <w:r w:rsidR="00E03511">
        <w:rPr>
          <w:b/>
          <w:noProof/>
          <w:sz w:val="24"/>
        </w:rPr>
        <w:tab/>
      </w:r>
      <w:r w:rsidR="00E03511">
        <w:rPr>
          <w:b/>
          <w:noProof/>
          <w:sz w:val="24"/>
        </w:rPr>
        <w:tab/>
      </w:r>
      <w:r w:rsidR="00E03511">
        <w:rPr>
          <w:b/>
          <w:noProof/>
          <w:sz w:val="24"/>
        </w:rPr>
        <w:tab/>
      </w:r>
      <w:r w:rsidR="00E03511">
        <w:rPr>
          <w:b/>
          <w:noProof/>
          <w:sz w:val="24"/>
        </w:rPr>
        <w:tab/>
      </w:r>
      <w:r w:rsidR="00E03511">
        <w:rPr>
          <w:b/>
          <w:noProof/>
          <w:sz w:val="24"/>
        </w:rPr>
        <w:tab/>
      </w:r>
      <w:r w:rsidR="00700818">
        <w:rPr>
          <w:b/>
          <w:noProof/>
          <w:sz w:val="24"/>
        </w:rPr>
        <w:tab/>
      </w:r>
      <w:bookmarkStart w:id="0" w:name="_Hlk131764668"/>
      <w:r w:rsidR="00980F4C">
        <w:rPr>
          <w:b/>
          <w:noProof/>
          <w:sz w:val="24"/>
        </w:rPr>
        <w:t xml:space="preserve"> (revision of S2-XXXX)</w:t>
      </w:r>
      <w:bookmarkEnd w:id="0"/>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38ADA6D8" w:rsidR="001E41F3" w:rsidRDefault="00305409" w:rsidP="00E34898">
            <w:pPr>
              <w:pStyle w:val="CRCoverPage"/>
              <w:spacing w:after="0"/>
              <w:jc w:val="right"/>
              <w:rPr>
                <w:i/>
                <w:noProof/>
              </w:rPr>
            </w:pPr>
            <w:r>
              <w:rPr>
                <w:i/>
                <w:noProof/>
                <w:sz w:val="14"/>
              </w:rPr>
              <w:t>CR-Form-v</w:t>
            </w:r>
            <w:r w:rsidR="008863B9">
              <w:rPr>
                <w:i/>
                <w:noProof/>
                <w:sz w:val="14"/>
              </w:rPr>
              <w:t>12.</w:t>
            </w:r>
            <w:r w:rsidR="00153A22">
              <w:rPr>
                <w:rFonts w:hint="eastAsia"/>
                <w:i/>
                <w:noProof/>
                <w:sz w:val="14"/>
                <w:lang w:eastAsia="zh-CN"/>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14BE2103" w:rsidR="001E41F3" w:rsidRPr="001858E4" w:rsidRDefault="00AE1949" w:rsidP="00E13F3D">
            <w:pPr>
              <w:pStyle w:val="CRCoverPage"/>
              <w:spacing w:after="0"/>
              <w:jc w:val="right"/>
              <w:rPr>
                <w:b/>
                <w:bCs/>
                <w:noProof/>
                <w:sz w:val="28"/>
                <w:szCs w:val="28"/>
              </w:rPr>
            </w:pPr>
            <w:r w:rsidRPr="001858E4">
              <w:rPr>
                <w:b/>
                <w:bCs/>
                <w:sz w:val="28"/>
                <w:szCs w:val="28"/>
              </w:rPr>
              <w:t>23.</w:t>
            </w:r>
            <w:r w:rsidR="00EB478A" w:rsidRPr="001858E4">
              <w:rPr>
                <w:b/>
                <w:bCs/>
                <w:sz w:val="28"/>
                <w:szCs w:val="28"/>
              </w:rPr>
              <w:t>316</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4B3C6C20" w:rsidR="001E41F3" w:rsidRPr="001858E4" w:rsidRDefault="001858E4" w:rsidP="00A55133">
            <w:pPr>
              <w:pStyle w:val="CRCoverPage"/>
              <w:spacing w:after="0"/>
              <w:jc w:val="center"/>
              <w:rPr>
                <w:b/>
                <w:bCs/>
                <w:noProof/>
                <w:sz w:val="28"/>
                <w:szCs w:val="28"/>
              </w:rPr>
            </w:pPr>
            <w:r w:rsidRPr="001858E4">
              <w:rPr>
                <w:b/>
                <w:bCs/>
                <w:noProof/>
                <w:sz w:val="28"/>
                <w:szCs w:val="28"/>
              </w:rPr>
              <w:t>2099</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5B7C8E2C" w:rsidR="001E41F3" w:rsidRPr="00410371" w:rsidRDefault="0032729C" w:rsidP="00E13F3D">
            <w:pPr>
              <w:pStyle w:val="CRCoverPage"/>
              <w:spacing w:after="0"/>
              <w:jc w:val="center"/>
              <w:rPr>
                <w:b/>
                <w:noProof/>
              </w:rPr>
            </w:pPr>
            <w:r>
              <w:rPr>
                <w:b/>
                <w:noProof/>
                <w:sz w:val="28"/>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6F48C2FD" w:rsidR="001E41F3" w:rsidRPr="001858E4" w:rsidRDefault="00DF312A" w:rsidP="00DF312A">
            <w:pPr>
              <w:pStyle w:val="CRCoverPage"/>
              <w:spacing w:after="0"/>
              <w:rPr>
                <w:b/>
                <w:bCs/>
                <w:noProof/>
                <w:sz w:val="28"/>
                <w:szCs w:val="28"/>
              </w:rPr>
            </w:pPr>
            <w:r>
              <w:t xml:space="preserve"> </w:t>
            </w:r>
            <w:r w:rsidR="00EB478A" w:rsidRPr="001858E4">
              <w:rPr>
                <w:b/>
                <w:bCs/>
                <w:sz w:val="28"/>
                <w:szCs w:val="28"/>
              </w:rPr>
              <w:t>18.1.0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05FDB66C" w:rsidR="00F25D98" w:rsidRDefault="00FB4FB0"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2CCE9428" w:rsidR="001E41F3" w:rsidRDefault="007E2D3F" w:rsidP="0004506A">
            <w:pPr>
              <w:pStyle w:val="CRCoverPage"/>
              <w:spacing w:after="0"/>
              <w:rPr>
                <w:noProof/>
              </w:rPr>
            </w:pPr>
            <w:r>
              <w:rPr>
                <w:noProof/>
              </w:rPr>
              <w:t xml:space="preserve">Differentiated service for </w:t>
            </w:r>
            <w:r w:rsidR="00924C1D">
              <w:rPr>
                <w:noProof/>
              </w:rPr>
              <w:t>NAUN3 devices connected behind a 5G-RG</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224E3D75" w:rsidR="001E41F3" w:rsidRDefault="00BB00EE" w:rsidP="001B1DE0">
            <w:pPr>
              <w:pStyle w:val="CRCoverPage"/>
              <w:spacing w:after="0"/>
              <w:rPr>
                <w:noProof/>
              </w:rPr>
            </w:pPr>
            <w:r>
              <w:rPr>
                <w:noProof/>
              </w:rPr>
              <w:t>Intel</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2DEC57D0" w:rsidR="001E41F3" w:rsidRDefault="00F32AA7" w:rsidP="001B1DE0">
            <w:pPr>
              <w:pStyle w:val="CRCoverPage"/>
              <w:spacing w:after="0"/>
              <w:rPr>
                <w:noProof/>
              </w:rPr>
            </w:pPr>
            <w:fldSimple w:instr=" DOCPROPERTY  SourceIfTsg  \* MERGEFORMAT ">
              <w:r w:rsidR="00884435">
                <w:rPr>
                  <w:noProof/>
                </w:rPr>
                <w:t>SA2</w:t>
              </w:r>
            </w:fldSimple>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1FB06B5A" w:rsidR="001E41F3" w:rsidRDefault="007E2D3F" w:rsidP="0004506A">
            <w:pPr>
              <w:pStyle w:val="CRCoverPage"/>
              <w:spacing w:after="0"/>
              <w:rPr>
                <w:noProof/>
              </w:rPr>
            </w:pPr>
            <w:r>
              <w:rPr>
                <w:noProof/>
                <w:lang w:eastAsia="zh-CN"/>
              </w:rPr>
              <w:t>5WWC</w:t>
            </w:r>
            <w:r w:rsidR="00B53796">
              <w:rPr>
                <w:noProof/>
                <w:lang w:eastAsia="zh-CN"/>
              </w:rPr>
              <w:t>_Ph2</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7366F675" w:rsidR="001E41F3" w:rsidRDefault="001E41F3">
            <w:pPr>
              <w:pStyle w:val="CRCoverPage"/>
              <w:spacing w:after="0"/>
              <w:ind w:left="100"/>
              <w:rPr>
                <w:noProof/>
              </w:rPr>
            </w:pP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Pr="008D7B6B" w:rsidRDefault="001E41F3">
            <w:pPr>
              <w:pStyle w:val="CRCoverPage"/>
              <w:tabs>
                <w:tab w:val="right" w:pos="1759"/>
              </w:tabs>
              <w:spacing w:after="0"/>
              <w:rPr>
                <w:b/>
                <w:i/>
                <w:noProof/>
              </w:rPr>
            </w:pPr>
            <w:r w:rsidRPr="008D7B6B">
              <w:rPr>
                <w:b/>
                <w:i/>
                <w:noProof/>
              </w:rPr>
              <w:t>Category:</w:t>
            </w:r>
          </w:p>
        </w:tc>
        <w:tc>
          <w:tcPr>
            <w:tcW w:w="851" w:type="dxa"/>
            <w:shd w:val="pct30" w:color="FFFF00" w:fill="auto"/>
          </w:tcPr>
          <w:p w14:paraId="154A6113" w14:textId="4461EAE6" w:rsidR="001E41F3" w:rsidRPr="008D7B6B" w:rsidRDefault="00990A3E" w:rsidP="00856C6B">
            <w:pPr>
              <w:pStyle w:val="CRCoverPage"/>
              <w:spacing w:after="0"/>
              <w:ind w:right="-609"/>
              <w:rPr>
                <w:b/>
                <w:noProof/>
              </w:rPr>
            </w:pPr>
            <w:r>
              <w:t>B</w:t>
            </w:r>
            <w:r w:rsidR="001D6CE7">
              <w:t xml:space="preserve"> </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21928CC2" w:rsidR="001E41F3" w:rsidRDefault="00AD5F29">
            <w:pPr>
              <w:pStyle w:val="CRCoverPage"/>
              <w:spacing w:after="0"/>
              <w:ind w:left="100"/>
              <w:rPr>
                <w:noProof/>
              </w:rPr>
            </w:pPr>
            <w:r w:rsidRPr="000B354E">
              <w:t>Rel-1</w:t>
            </w:r>
            <w:r w:rsidR="00AE2A42">
              <w:t>8</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3D32984E"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r>
            <w:r w:rsidR="00153A22">
              <w:rPr>
                <w:i/>
                <w:noProof/>
                <w:sz w:val="18"/>
              </w:rPr>
              <w:t>Rel-1</w:t>
            </w:r>
            <w:r w:rsidR="00153A22">
              <w:rPr>
                <w:rFonts w:hint="eastAsia"/>
                <w:i/>
                <w:noProof/>
                <w:sz w:val="18"/>
                <w:lang w:eastAsia="zh-CN"/>
              </w:rPr>
              <w:t>8</w:t>
            </w:r>
            <w:r w:rsidR="00153A22">
              <w:rPr>
                <w:i/>
                <w:noProof/>
                <w:sz w:val="18"/>
              </w:rPr>
              <w:tab/>
              <w:t>(Release 1</w:t>
            </w:r>
            <w:r w:rsidR="00153A22">
              <w:rPr>
                <w:rFonts w:hint="eastAsia"/>
                <w:i/>
                <w:noProof/>
                <w:sz w:val="18"/>
                <w:lang w:eastAsia="zh-CN"/>
              </w:rPr>
              <w:t>8</w:t>
            </w:r>
            <w:r w:rsidR="00153A22">
              <w:rPr>
                <w:i/>
                <w:noProof/>
                <w:sz w:val="18"/>
              </w:rPr>
              <w:t>)</w:t>
            </w:r>
            <w:r w:rsidR="00153A22">
              <w:rPr>
                <w:i/>
                <w:noProof/>
                <w:sz w:val="18"/>
              </w:rPr>
              <w:br/>
            </w:r>
            <w:r w:rsidR="002E472E">
              <w:rPr>
                <w:i/>
                <w:noProof/>
                <w:sz w:val="18"/>
              </w:rPr>
              <w:t>Rel-1</w:t>
            </w:r>
            <w:r w:rsidR="00153A22">
              <w:rPr>
                <w:rFonts w:hint="eastAsia"/>
                <w:i/>
                <w:noProof/>
                <w:sz w:val="18"/>
                <w:lang w:eastAsia="zh-CN"/>
              </w:rPr>
              <w:t>9</w:t>
            </w:r>
            <w:r w:rsidR="002E472E">
              <w:rPr>
                <w:i/>
                <w:noProof/>
                <w:sz w:val="18"/>
              </w:rPr>
              <w:tab/>
              <w:t>(Release 1</w:t>
            </w:r>
            <w:r w:rsidR="00153A22">
              <w:rPr>
                <w:rFonts w:hint="eastAsia"/>
                <w:i/>
                <w:noProof/>
                <w:sz w:val="18"/>
                <w:lang w:eastAsia="zh-CN"/>
              </w:rPr>
              <w:t>9</w:t>
            </w:r>
            <w:r w:rsidR="002E472E">
              <w:rPr>
                <w:i/>
                <w:noProof/>
                <w:sz w:val="18"/>
              </w:rPr>
              <w:t>)</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111F9DB6" w:rsidR="001E41F3" w:rsidRDefault="001E41F3">
            <w:pPr>
              <w:pStyle w:val="CRCoverPage"/>
              <w:spacing w:after="0"/>
              <w:rPr>
                <w:noProof/>
                <w:sz w:val="8"/>
                <w:szCs w:val="8"/>
              </w:rPr>
            </w:pPr>
          </w:p>
        </w:tc>
      </w:tr>
      <w:tr w:rsidR="0004506A" w14:paraId="1256F52C" w14:textId="77777777" w:rsidTr="00547111">
        <w:tc>
          <w:tcPr>
            <w:tcW w:w="2694" w:type="dxa"/>
            <w:gridSpan w:val="2"/>
            <w:tcBorders>
              <w:top w:val="single" w:sz="4" w:space="0" w:color="auto"/>
              <w:left w:val="single" w:sz="4" w:space="0" w:color="auto"/>
            </w:tcBorders>
          </w:tcPr>
          <w:p w14:paraId="52C87DB0" w14:textId="77777777" w:rsidR="0004506A" w:rsidRDefault="0004506A" w:rsidP="0004506A">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143FB2A" w14:textId="20F880CB" w:rsidR="00CA0535" w:rsidRDefault="00D526DE" w:rsidP="00CA0535">
            <w:pPr>
              <w:spacing w:before="80" w:after="0"/>
            </w:pPr>
            <w:r>
              <w:t xml:space="preserve">Currently, Differentiated QoS and charging for NUAN3 devices behind 5G-RG is not supported. This CR proposes QoS and charging </w:t>
            </w:r>
            <w:proofErr w:type="spellStart"/>
            <w:r>
              <w:t>differentatiation</w:t>
            </w:r>
            <w:proofErr w:type="spellEnd"/>
            <w:r>
              <w:t xml:space="preserve"> for UE(s) behind 5G-RG using the following</w:t>
            </w:r>
          </w:p>
          <w:p w14:paraId="6BB79F5D" w14:textId="72D64770" w:rsidR="00D526DE" w:rsidRDefault="00D526DE" w:rsidP="00CA0535">
            <w:pPr>
              <w:pStyle w:val="ListParagraph"/>
              <w:numPr>
                <w:ilvl w:val="0"/>
                <w:numId w:val="8"/>
              </w:numPr>
              <w:spacing w:before="80" w:after="0"/>
            </w:pPr>
            <w:r>
              <w:t>Grouping NUAN3 known as “connectivity group” and providing QoS and charging to the group based on URSP rules.</w:t>
            </w:r>
          </w:p>
          <w:p w14:paraId="708AA7DE" w14:textId="69A070BA" w:rsidR="00D67988" w:rsidRPr="00D526DE" w:rsidRDefault="00CA0535" w:rsidP="00CA0535">
            <w:pPr>
              <w:pStyle w:val="ListParagraph"/>
              <w:numPr>
                <w:ilvl w:val="0"/>
                <w:numId w:val="8"/>
              </w:numPr>
              <w:spacing w:before="80" w:after="0"/>
            </w:pPr>
            <w:r w:rsidRPr="000C27E8">
              <w:t xml:space="preserve">URSP </w:t>
            </w:r>
            <w:r>
              <w:t xml:space="preserve">enhancement to provide “connectivity group” rules </w:t>
            </w:r>
            <w:r w:rsidRPr="000C27E8">
              <w:t xml:space="preserve">to the </w:t>
            </w:r>
            <w:r w:rsidR="00D526DE">
              <w:t>5G-</w:t>
            </w:r>
            <w:r w:rsidRPr="000C27E8">
              <w:t>RG</w:t>
            </w:r>
            <w:r w:rsidR="00D526DE">
              <w:t>.</w:t>
            </w:r>
          </w:p>
        </w:tc>
      </w:tr>
      <w:tr w:rsidR="0004506A" w14:paraId="4CA74D09" w14:textId="77777777" w:rsidTr="00547111">
        <w:tc>
          <w:tcPr>
            <w:tcW w:w="2694" w:type="dxa"/>
            <w:gridSpan w:val="2"/>
            <w:tcBorders>
              <w:left w:val="single" w:sz="4" w:space="0" w:color="auto"/>
            </w:tcBorders>
          </w:tcPr>
          <w:p w14:paraId="2D0866D6" w14:textId="77777777" w:rsidR="0004506A" w:rsidRDefault="0004506A" w:rsidP="0004506A">
            <w:pPr>
              <w:pStyle w:val="CRCoverPage"/>
              <w:spacing w:after="0"/>
              <w:rPr>
                <w:b/>
                <w:i/>
                <w:noProof/>
                <w:sz w:val="8"/>
                <w:szCs w:val="8"/>
              </w:rPr>
            </w:pPr>
          </w:p>
        </w:tc>
        <w:tc>
          <w:tcPr>
            <w:tcW w:w="6946" w:type="dxa"/>
            <w:gridSpan w:val="9"/>
            <w:tcBorders>
              <w:right w:val="single" w:sz="4" w:space="0" w:color="auto"/>
            </w:tcBorders>
          </w:tcPr>
          <w:p w14:paraId="365DEF04" w14:textId="77777777" w:rsidR="0004506A" w:rsidRPr="00FF6E2C" w:rsidRDefault="0004506A" w:rsidP="0004506A">
            <w:pPr>
              <w:pStyle w:val="CRCoverPage"/>
              <w:spacing w:after="0"/>
              <w:rPr>
                <w:noProof/>
                <w:sz w:val="8"/>
                <w:szCs w:val="8"/>
              </w:rPr>
            </w:pPr>
          </w:p>
        </w:tc>
      </w:tr>
      <w:tr w:rsidR="0004506A" w14:paraId="21016551" w14:textId="77777777" w:rsidTr="00547111">
        <w:tc>
          <w:tcPr>
            <w:tcW w:w="2694" w:type="dxa"/>
            <w:gridSpan w:val="2"/>
            <w:tcBorders>
              <w:left w:val="single" w:sz="4" w:space="0" w:color="auto"/>
            </w:tcBorders>
          </w:tcPr>
          <w:p w14:paraId="49433147" w14:textId="77777777" w:rsidR="0004506A" w:rsidRDefault="0004506A" w:rsidP="0004506A">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1C656EC" w14:textId="270108F4" w:rsidR="0004506A" w:rsidRPr="00FF6E2C" w:rsidRDefault="00CF295A" w:rsidP="00CE666C">
            <w:pPr>
              <w:rPr>
                <w:noProof/>
              </w:rPr>
            </w:pPr>
            <w:r>
              <w:rPr>
                <w:noProof/>
              </w:rPr>
              <w:t>Providing QoS and charging differentiation for NAUN3 devices behind 5G-RG</w:t>
            </w:r>
            <w:r w:rsidR="007A3975">
              <w:rPr>
                <w:noProof/>
              </w:rPr>
              <w:t xml:space="preserve"> and UR</w:t>
            </w:r>
            <w:r w:rsidR="00980F4C">
              <w:rPr>
                <w:noProof/>
              </w:rPr>
              <w:t>S</w:t>
            </w:r>
            <w:r w:rsidR="007A3975">
              <w:rPr>
                <w:noProof/>
              </w:rPr>
              <w:t>P enhancements.</w:t>
            </w:r>
          </w:p>
        </w:tc>
      </w:tr>
      <w:tr w:rsidR="0004506A" w14:paraId="1F886379" w14:textId="77777777" w:rsidTr="00547111">
        <w:tc>
          <w:tcPr>
            <w:tcW w:w="2694" w:type="dxa"/>
            <w:gridSpan w:val="2"/>
            <w:tcBorders>
              <w:left w:val="single" w:sz="4" w:space="0" w:color="auto"/>
            </w:tcBorders>
          </w:tcPr>
          <w:p w14:paraId="4D989623" w14:textId="77777777" w:rsidR="0004506A" w:rsidRDefault="0004506A" w:rsidP="0004506A">
            <w:pPr>
              <w:pStyle w:val="CRCoverPage"/>
              <w:spacing w:after="0"/>
              <w:rPr>
                <w:b/>
                <w:i/>
                <w:noProof/>
                <w:sz w:val="8"/>
                <w:szCs w:val="8"/>
              </w:rPr>
            </w:pPr>
          </w:p>
        </w:tc>
        <w:tc>
          <w:tcPr>
            <w:tcW w:w="6946" w:type="dxa"/>
            <w:gridSpan w:val="9"/>
            <w:tcBorders>
              <w:right w:val="single" w:sz="4" w:space="0" w:color="auto"/>
            </w:tcBorders>
          </w:tcPr>
          <w:p w14:paraId="71C4A204" w14:textId="77777777" w:rsidR="0004506A" w:rsidRDefault="0004506A" w:rsidP="0004506A">
            <w:pPr>
              <w:pStyle w:val="CRCoverPage"/>
              <w:spacing w:after="0"/>
              <w:rPr>
                <w:noProof/>
                <w:sz w:val="8"/>
                <w:szCs w:val="8"/>
              </w:rPr>
            </w:pPr>
          </w:p>
        </w:tc>
      </w:tr>
      <w:tr w:rsidR="0004506A" w14:paraId="678D7BF9" w14:textId="77777777" w:rsidTr="00547111">
        <w:tc>
          <w:tcPr>
            <w:tcW w:w="2694" w:type="dxa"/>
            <w:gridSpan w:val="2"/>
            <w:tcBorders>
              <w:left w:val="single" w:sz="4" w:space="0" w:color="auto"/>
              <w:bottom w:val="single" w:sz="4" w:space="0" w:color="auto"/>
            </w:tcBorders>
          </w:tcPr>
          <w:p w14:paraId="4E5CE1B6" w14:textId="77777777" w:rsidR="0004506A" w:rsidRDefault="0004506A" w:rsidP="0004506A">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3746D2F4" w:rsidR="0004506A" w:rsidRDefault="00CF295A" w:rsidP="00283596">
            <w:pPr>
              <w:pStyle w:val="CRCoverPage"/>
              <w:spacing w:before="60" w:after="0"/>
              <w:rPr>
                <w:noProof/>
              </w:rPr>
            </w:pPr>
            <w:r>
              <w:rPr>
                <w:noProof/>
              </w:rPr>
              <w:t>This feature as defined in the conclusion is not currently supported in the specification.</w:t>
            </w:r>
          </w:p>
        </w:tc>
      </w:tr>
      <w:tr w:rsidR="0004506A" w14:paraId="034AF533" w14:textId="77777777" w:rsidTr="00547111">
        <w:tc>
          <w:tcPr>
            <w:tcW w:w="2694" w:type="dxa"/>
            <w:gridSpan w:val="2"/>
          </w:tcPr>
          <w:p w14:paraId="39D9EB5B" w14:textId="77777777" w:rsidR="0004506A" w:rsidRDefault="0004506A" w:rsidP="0004506A">
            <w:pPr>
              <w:pStyle w:val="CRCoverPage"/>
              <w:spacing w:after="0"/>
              <w:rPr>
                <w:b/>
                <w:i/>
                <w:noProof/>
                <w:sz w:val="8"/>
                <w:szCs w:val="8"/>
              </w:rPr>
            </w:pPr>
          </w:p>
        </w:tc>
        <w:tc>
          <w:tcPr>
            <w:tcW w:w="6946" w:type="dxa"/>
            <w:gridSpan w:val="9"/>
          </w:tcPr>
          <w:p w14:paraId="7826CB1C" w14:textId="77777777" w:rsidR="0004506A" w:rsidRDefault="0004506A" w:rsidP="0004506A">
            <w:pPr>
              <w:pStyle w:val="CRCoverPage"/>
              <w:spacing w:after="0"/>
              <w:rPr>
                <w:noProof/>
                <w:sz w:val="8"/>
                <w:szCs w:val="8"/>
              </w:rPr>
            </w:pPr>
          </w:p>
        </w:tc>
      </w:tr>
      <w:tr w:rsidR="0004506A" w14:paraId="6A17D7AC" w14:textId="77777777" w:rsidTr="00547111">
        <w:tc>
          <w:tcPr>
            <w:tcW w:w="2694" w:type="dxa"/>
            <w:gridSpan w:val="2"/>
            <w:tcBorders>
              <w:top w:val="single" w:sz="4" w:space="0" w:color="auto"/>
              <w:left w:val="single" w:sz="4" w:space="0" w:color="auto"/>
            </w:tcBorders>
          </w:tcPr>
          <w:p w14:paraId="6DAD5B19" w14:textId="77777777" w:rsidR="0004506A" w:rsidRDefault="0004506A" w:rsidP="0004506A">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3C370510" w:rsidR="0004506A" w:rsidRDefault="002D3599" w:rsidP="0004506A">
            <w:pPr>
              <w:pStyle w:val="CRCoverPage"/>
              <w:spacing w:after="0"/>
              <w:rPr>
                <w:noProof/>
              </w:rPr>
            </w:pPr>
            <w:r>
              <w:rPr>
                <w:noProof/>
              </w:rPr>
              <w:t>4.10</w:t>
            </w:r>
          </w:p>
        </w:tc>
      </w:tr>
      <w:tr w:rsidR="0004506A" w14:paraId="56E1E6C3" w14:textId="77777777" w:rsidTr="00547111">
        <w:tc>
          <w:tcPr>
            <w:tcW w:w="2694" w:type="dxa"/>
            <w:gridSpan w:val="2"/>
            <w:tcBorders>
              <w:left w:val="single" w:sz="4" w:space="0" w:color="auto"/>
            </w:tcBorders>
          </w:tcPr>
          <w:p w14:paraId="2FB9DE77" w14:textId="77777777" w:rsidR="0004506A" w:rsidRDefault="0004506A" w:rsidP="0004506A">
            <w:pPr>
              <w:pStyle w:val="CRCoverPage"/>
              <w:spacing w:after="0"/>
              <w:rPr>
                <w:b/>
                <w:i/>
                <w:noProof/>
                <w:sz w:val="8"/>
                <w:szCs w:val="8"/>
              </w:rPr>
            </w:pPr>
          </w:p>
        </w:tc>
        <w:tc>
          <w:tcPr>
            <w:tcW w:w="6946" w:type="dxa"/>
            <w:gridSpan w:val="9"/>
            <w:tcBorders>
              <w:right w:val="single" w:sz="4" w:space="0" w:color="auto"/>
            </w:tcBorders>
          </w:tcPr>
          <w:p w14:paraId="0898542D" w14:textId="77777777" w:rsidR="0004506A" w:rsidRDefault="0004506A" w:rsidP="0004506A">
            <w:pPr>
              <w:pStyle w:val="CRCoverPage"/>
              <w:spacing w:after="0"/>
              <w:rPr>
                <w:noProof/>
                <w:sz w:val="8"/>
                <w:szCs w:val="8"/>
              </w:rPr>
            </w:pPr>
          </w:p>
        </w:tc>
      </w:tr>
      <w:tr w:rsidR="0004506A" w14:paraId="76F95A8B" w14:textId="77777777" w:rsidTr="00547111">
        <w:tc>
          <w:tcPr>
            <w:tcW w:w="2694" w:type="dxa"/>
            <w:gridSpan w:val="2"/>
            <w:tcBorders>
              <w:left w:val="single" w:sz="4" w:space="0" w:color="auto"/>
            </w:tcBorders>
          </w:tcPr>
          <w:p w14:paraId="335EAB52" w14:textId="77777777" w:rsidR="0004506A" w:rsidRDefault="0004506A" w:rsidP="0004506A">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04506A" w:rsidRDefault="0004506A" w:rsidP="0004506A">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04506A" w:rsidRDefault="0004506A" w:rsidP="0004506A">
            <w:pPr>
              <w:pStyle w:val="CRCoverPage"/>
              <w:spacing w:after="0"/>
              <w:jc w:val="center"/>
              <w:rPr>
                <w:b/>
                <w:caps/>
                <w:noProof/>
              </w:rPr>
            </w:pPr>
            <w:r>
              <w:rPr>
                <w:b/>
                <w:caps/>
                <w:noProof/>
              </w:rPr>
              <w:t>N</w:t>
            </w:r>
          </w:p>
        </w:tc>
        <w:tc>
          <w:tcPr>
            <w:tcW w:w="2977" w:type="dxa"/>
            <w:gridSpan w:val="4"/>
          </w:tcPr>
          <w:p w14:paraId="304CCBCB" w14:textId="77777777" w:rsidR="0004506A" w:rsidRDefault="0004506A" w:rsidP="0004506A">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04506A" w:rsidRDefault="0004506A" w:rsidP="0004506A">
            <w:pPr>
              <w:pStyle w:val="CRCoverPage"/>
              <w:spacing w:after="0"/>
              <w:ind w:left="99"/>
              <w:rPr>
                <w:noProof/>
              </w:rPr>
            </w:pPr>
          </w:p>
        </w:tc>
      </w:tr>
      <w:tr w:rsidR="0004506A" w14:paraId="34ACE2EB" w14:textId="77777777" w:rsidTr="00547111">
        <w:tc>
          <w:tcPr>
            <w:tcW w:w="2694" w:type="dxa"/>
            <w:gridSpan w:val="2"/>
            <w:tcBorders>
              <w:left w:val="single" w:sz="4" w:space="0" w:color="auto"/>
            </w:tcBorders>
          </w:tcPr>
          <w:p w14:paraId="571382F3" w14:textId="77777777" w:rsidR="0004506A" w:rsidRDefault="0004506A" w:rsidP="0004506A">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57B8A0F1" w:rsidR="0004506A" w:rsidRDefault="0004506A" w:rsidP="0004506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61031883" w:rsidR="0004506A" w:rsidRDefault="009A52CA" w:rsidP="0004506A">
            <w:pPr>
              <w:pStyle w:val="CRCoverPage"/>
              <w:spacing w:after="0"/>
              <w:jc w:val="center"/>
              <w:rPr>
                <w:b/>
                <w:caps/>
                <w:noProof/>
              </w:rPr>
            </w:pPr>
            <w:r>
              <w:rPr>
                <w:b/>
                <w:caps/>
                <w:noProof/>
              </w:rPr>
              <w:t>X</w:t>
            </w:r>
          </w:p>
        </w:tc>
        <w:tc>
          <w:tcPr>
            <w:tcW w:w="2977" w:type="dxa"/>
            <w:gridSpan w:val="4"/>
          </w:tcPr>
          <w:p w14:paraId="7DB274D8" w14:textId="1AB478B3" w:rsidR="0004506A" w:rsidRDefault="0004506A" w:rsidP="0004506A">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63B54B19" w:rsidR="0004506A" w:rsidRDefault="009A52CA" w:rsidP="0004506A">
            <w:pPr>
              <w:pStyle w:val="CRCoverPage"/>
              <w:spacing w:after="0"/>
              <w:ind w:left="99"/>
              <w:rPr>
                <w:noProof/>
              </w:rPr>
            </w:pPr>
            <w:r>
              <w:rPr>
                <w:noProof/>
              </w:rPr>
              <w:t>TS</w:t>
            </w:r>
            <w:r w:rsidR="002D3599">
              <w:rPr>
                <w:noProof/>
              </w:rPr>
              <w:t xml:space="preserve"> 23.316</w:t>
            </w:r>
            <w:r>
              <w:rPr>
                <w:noProof/>
              </w:rPr>
              <w:t xml:space="preserve">  CR</w:t>
            </w:r>
            <w:r w:rsidR="002D3599">
              <w:rPr>
                <w:noProof/>
              </w:rPr>
              <w:t xml:space="preserve"> 2099</w:t>
            </w:r>
            <w:r>
              <w:rPr>
                <w:noProof/>
              </w:rPr>
              <w:t>.</w:t>
            </w:r>
          </w:p>
        </w:tc>
      </w:tr>
      <w:tr w:rsidR="0004506A" w14:paraId="446DDBAC" w14:textId="77777777" w:rsidTr="00547111">
        <w:tc>
          <w:tcPr>
            <w:tcW w:w="2694" w:type="dxa"/>
            <w:gridSpan w:val="2"/>
            <w:tcBorders>
              <w:left w:val="single" w:sz="4" w:space="0" w:color="auto"/>
            </w:tcBorders>
          </w:tcPr>
          <w:p w14:paraId="678A1AA6" w14:textId="77777777" w:rsidR="0004506A" w:rsidRDefault="0004506A" w:rsidP="0004506A">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4F71B1A3" w:rsidR="0004506A" w:rsidRDefault="0004506A" w:rsidP="009A52CA">
            <w:pPr>
              <w:pStyle w:val="CRCoverPage"/>
              <w:spacing w:after="0"/>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4ED0470F" w:rsidR="0004506A" w:rsidRDefault="009A52CA" w:rsidP="0004506A">
            <w:pPr>
              <w:pStyle w:val="CRCoverPage"/>
              <w:spacing w:after="0"/>
              <w:jc w:val="center"/>
              <w:rPr>
                <w:b/>
                <w:caps/>
                <w:noProof/>
              </w:rPr>
            </w:pPr>
            <w:r>
              <w:rPr>
                <w:b/>
                <w:caps/>
                <w:noProof/>
              </w:rPr>
              <w:t>X</w:t>
            </w:r>
          </w:p>
        </w:tc>
        <w:tc>
          <w:tcPr>
            <w:tcW w:w="2977" w:type="dxa"/>
            <w:gridSpan w:val="4"/>
          </w:tcPr>
          <w:p w14:paraId="1A4306D9" w14:textId="77777777" w:rsidR="0004506A" w:rsidRDefault="0004506A" w:rsidP="0004506A">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354CD367" w:rsidR="0004506A" w:rsidRDefault="009A52CA" w:rsidP="0004506A">
            <w:pPr>
              <w:pStyle w:val="CRCoverPage"/>
              <w:spacing w:after="0"/>
              <w:ind w:left="99"/>
              <w:rPr>
                <w:noProof/>
              </w:rPr>
            </w:pPr>
            <w:r>
              <w:rPr>
                <w:noProof/>
              </w:rPr>
              <w:t>TS/TR ... CR ...</w:t>
            </w:r>
          </w:p>
        </w:tc>
      </w:tr>
      <w:tr w:rsidR="0004506A" w14:paraId="55C714D2" w14:textId="77777777" w:rsidTr="00547111">
        <w:tc>
          <w:tcPr>
            <w:tcW w:w="2694" w:type="dxa"/>
            <w:gridSpan w:val="2"/>
            <w:tcBorders>
              <w:left w:val="single" w:sz="4" w:space="0" w:color="auto"/>
            </w:tcBorders>
          </w:tcPr>
          <w:p w14:paraId="45913E62" w14:textId="77777777" w:rsidR="0004506A" w:rsidRDefault="0004506A" w:rsidP="0004506A">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04506A" w:rsidRDefault="0004506A" w:rsidP="0004506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A031C90" w:rsidR="0004506A" w:rsidRDefault="00A86C3A" w:rsidP="0004506A">
            <w:pPr>
              <w:pStyle w:val="CRCoverPage"/>
              <w:spacing w:after="0"/>
              <w:jc w:val="center"/>
              <w:rPr>
                <w:b/>
                <w:caps/>
                <w:noProof/>
              </w:rPr>
            </w:pPr>
            <w:r>
              <w:rPr>
                <w:b/>
                <w:caps/>
                <w:noProof/>
              </w:rPr>
              <w:t>x</w:t>
            </w:r>
          </w:p>
        </w:tc>
        <w:tc>
          <w:tcPr>
            <w:tcW w:w="2977" w:type="dxa"/>
            <w:gridSpan w:val="4"/>
          </w:tcPr>
          <w:p w14:paraId="1B4FF921" w14:textId="77777777" w:rsidR="0004506A" w:rsidRDefault="0004506A" w:rsidP="0004506A">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A5BF82D" w:rsidR="0004506A" w:rsidRDefault="009A52CA" w:rsidP="0004506A">
            <w:pPr>
              <w:pStyle w:val="CRCoverPage"/>
              <w:spacing w:after="0"/>
              <w:ind w:left="99"/>
              <w:rPr>
                <w:noProof/>
              </w:rPr>
            </w:pPr>
            <w:r>
              <w:rPr>
                <w:noProof/>
              </w:rPr>
              <w:t>TS/TR ... CR ...</w:t>
            </w:r>
          </w:p>
        </w:tc>
      </w:tr>
      <w:tr w:rsidR="0004506A" w14:paraId="60DF82CC" w14:textId="77777777" w:rsidTr="008863B9">
        <w:tc>
          <w:tcPr>
            <w:tcW w:w="2694" w:type="dxa"/>
            <w:gridSpan w:val="2"/>
            <w:tcBorders>
              <w:left w:val="single" w:sz="4" w:space="0" w:color="auto"/>
            </w:tcBorders>
          </w:tcPr>
          <w:p w14:paraId="517696CD" w14:textId="77777777" w:rsidR="0004506A" w:rsidRDefault="0004506A" w:rsidP="0004506A">
            <w:pPr>
              <w:pStyle w:val="CRCoverPage"/>
              <w:spacing w:after="0"/>
              <w:rPr>
                <w:b/>
                <w:i/>
                <w:noProof/>
              </w:rPr>
            </w:pPr>
          </w:p>
        </w:tc>
        <w:tc>
          <w:tcPr>
            <w:tcW w:w="6946" w:type="dxa"/>
            <w:gridSpan w:val="9"/>
            <w:tcBorders>
              <w:right w:val="single" w:sz="4" w:space="0" w:color="auto"/>
            </w:tcBorders>
          </w:tcPr>
          <w:p w14:paraId="4D84207F" w14:textId="77777777" w:rsidR="0004506A" w:rsidRDefault="0004506A" w:rsidP="0004506A">
            <w:pPr>
              <w:pStyle w:val="CRCoverPage"/>
              <w:spacing w:after="0"/>
              <w:rPr>
                <w:noProof/>
              </w:rPr>
            </w:pPr>
          </w:p>
        </w:tc>
      </w:tr>
      <w:tr w:rsidR="0004506A" w14:paraId="556B87B6" w14:textId="77777777" w:rsidTr="008863B9">
        <w:tc>
          <w:tcPr>
            <w:tcW w:w="2694" w:type="dxa"/>
            <w:gridSpan w:val="2"/>
            <w:tcBorders>
              <w:left w:val="single" w:sz="4" w:space="0" w:color="auto"/>
              <w:bottom w:val="single" w:sz="4" w:space="0" w:color="auto"/>
            </w:tcBorders>
          </w:tcPr>
          <w:p w14:paraId="79A9C411" w14:textId="77777777" w:rsidR="0004506A" w:rsidRDefault="0004506A" w:rsidP="0004506A">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04506A" w:rsidRDefault="0004506A" w:rsidP="0004506A">
            <w:pPr>
              <w:pStyle w:val="CRCoverPage"/>
              <w:spacing w:after="0"/>
              <w:ind w:left="100"/>
              <w:rPr>
                <w:noProof/>
              </w:rPr>
            </w:pPr>
          </w:p>
        </w:tc>
      </w:tr>
      <w:tr w:rsidR="0004506A" w:rsidRPr="008863B9" w14:paraId="45BFE792" w14:textId="77777777" w:rsidTr="008863B9">
        <w:tc>
          <w:tcPr>
            <w:tcW w:w="2694" w:type="dxa"/>
            <w:gridSpan w:val="2"/>
            <w:tcBorders>
              <w:top w:val="single" w:sz="4" w:space="0" w:color="auto"/>
              <w:bottom w:val="single" w:sz="4" w:space="0" w:color="auto"/>
            </w:tcBorders>
          </w:tcPr>
          <w:p w14:paraId="194242DD" w14:textId="77777777" w:rsidR="0004506A" w:rsidRPr="008863B9" w:rsidRDefault="0004506A" w:rsidP="0004506A">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04506A" w:rsidRPr="008863B9" w:rsidRDefault="0004506A" w:rsidP="0004506A">
            <w:pPr>
              <w:pStyle w:val="CRCoverPage"/>
              <w:spacing w:after="0"/>
              <w:ind w:left="100"/>
              <w:rPr>
                <w:noProof/>
                <w:sz w:val="8"/>
                <w:szCs w:val="8"/>
              </w:rPr>
            </w:pPr>
          </w:p>
        </w:tc>
      </w:tr>
      <w:tr w:rsidR="0004506A"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04506A" w:rsidRDefault="0004506A" w:rsidP="0004506A">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04506A" w:rsidRDefault="0004506A" w:rsidP="0004506A">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418" w:right="1134" w:bottom="1134" w:left="1134" w:header="680" w:footer="567" w:gutter="0"/>
          <w:cols w:space="720"/>
        </w:sectPr>
      </w:pPr>
    </w:p>
    <w:p w14:paraId="6A4810B9" w14:textId="77777777" w:rsidR="00F94CBD" w:rsidRDefault="00F94CBD" w:rsidP="00F94CBD">
      <w:pPr>
        <w:pStyle w:val="10"/>
        <w:rPr>
          <w:color w:val="FF0000"/>
        </w:rPr>
      </w:pPr>
      <w:bookmarkStart w:id="2" w:name="_Toc20203939"/>
      <w:bookmarkStart w:id="3" w:name="_Toc27894624"/>
      <w:bookmarkStart w:id="4" w:name="_Toc36191691"/>
      <w:bookmarkStart w:id="5" w:name="_Toc45192777"/>
      <w:bookmarkStart w:id="6" w:name="_Toc47592409"/>
      <w:bookmarkStart w:id="7" w:name="_Toc51834490"/>
      <w:bookmarkStart w:id="8" w:name="_Toc83303923"/>
      <w:r>
        <w:rPr>
          <w:color w:val="FF0000"/>
        </w:rPr>
        <w:lastRenderedPageBreak/>
        <w:t xml:space="preserve">* * * Start of Changes * * * </w:t>
      </w:r>
    </w:p>
    <w:bookmarkEnd w:id="2"/>
    <w:bookmarkEnd w:id="3"/>
    <w:bookmarkEnd w:id="4"/>
    <w:bookmarkEnd w:id="5"/>
    <w:bookmarkEnd w:id="6"/>
    <w:bookmarkEnd w:id="7"/>
    <w:bookmarkEnd w:id="8"/>
    <w:p w14:paraId="50BC90C8" w14:textId="77777777" w:rsidR="00E758ED" w:rsidRDefault="00E758ED" w:rsidP="00A82DD5">
      <w:pPr>
        <w:pStyle w:val="Heading3"/>
      </w:pPr>
    </w:p>
    <w:p w14:paraId="2AD1A87B" w14:textId="1D9DCFA5" w:rsidR="00B175B5" w:rsidRDefault="00A82DD5" w:rsidP="00A82DD5">
      <w:pPr>
        <w:pStyle w:val="Heading3"/>
      </w:pPr>
      <w:r>
        <w:t>4.</w:t>
      </w:r>
      <w:r w:rsidR="00490864">
        <w:t>10b</w:t>
      </w:r>
      <w:r>
        <w:tab/>
      </w:r>
      <w:r w:rsidR="00566EA7">
        <w:t>Differentiated services for NAUN3 devices behind 5G-R</w:t>
      </w:r>
      <w:r w:rsidR="007E24E7">
        <w:t>G</w:t>
      </w:r>
    </w:p>
    <w:p w14:paraId="3ABE6146" w14:textId="2B8ED951" w:rsidR="00566EA7" w:rsidRDefault="00E758ED" w:rsidP="00566EA7">
      <w:pPr>
        <w:pStyle w:val="CRCoverPage"/>
        <w:spacing w:after="0"/>
        <w:rPr>
          <w:rFonts w:ascii="Times New Roman" w:hAnsi="Times New Roman"/>
          <w:noProof/>
        </w:rPr>
      </w:pPr>
      <w:r w:rsidRPr="003469A8">
        <w:rPr>
          <w:rFonts w:ascii="Times New Roman" w:hAnsi="Times New Roman"/>
          <w:noProof/>
        </w:rPr>
        <w:t xml:space="preserve">NAUN3 devices are locally authenticated by the 5G-RG using </w:t>
      </w:r>
      <w:r w:rsidR="004D2CBA" w:rsidRPr="003469A8">
        <w:rPr>
          <w:rFonts w:ascii="Times New Roman" w:hAnsi="Times New Roman"/>
          <w:noProof/>
        </w:rPr>
        <w:t>pre-shared secret etc.,</w:t>
      </w:r>
      <w:r w:rsidR="003A1050" w:rsidRPr="003469A8">
        <w:rPr>
          <w:rFonts w:ascii="Times New Roman" w:hAnsi="Times New Roman"/>
          <w:noProof/>
        </w:rPr>
        <w:t xml:space="preserve"> These devices are not visible to the 5G network though 5G-RG is subscribed to the 5G-Core. </w:t>
      </w:r>
      <w:r w:rsidR="00380312">
        <w:rPr>
          <w:rFonts w:ascii="Times New Roman" w:hAnsi="Times New Roman"/>
          <w:noProof/>
        </w:rPr>
        <w:t xml:space="preserve">Differentiated QoS servivces </w:t>
      </w:r>
      <w:r w:rsidR="00F70B0F">
        <w:rPr>
          <w:rFonts w:ascii="Times New Roman" w:hAnsi="Times New Roman"/>
          <w:noProof/>
        </w:rPr>
        <w:t xml:space="preserve">for </w:t>
      </w:r>
      <w:r w:rsidR="00B52C48">
        <w:rPr>
          <w:rFonts w:ascii="Times New Roman" w:hAnsi="Times New Roman"/>
          <w:noProof/>
        </w:rPr>
        <w:t xml:space="preserve">NAUN3 devices </w:t>
      </w:r>
      <w:r w:rsidR="00380312">
        <w:rPr>
          <w:rFonts w:ascii="Times New Roman" w:hAnsi="Times New Roman"/>
          <w:noProof/>
        </w:rPr>
        <w:t xml:space="preserve">are provided using local configuration in the 5G-RG and </w:t>
      </w:r>
      <w:r w:rsidR="001B046A">
        <w:rPr>
          <w:rFonts w:ascii="Times New Roman" w:hAnsi="Times New Roman"/>
          <w:noProof/>
        </w:rPr>
        <w:t>based on DNN/S-NSSAI for the 5G RG’s PDU sessions.</w:t>
      </w:r>
    </w:p>
    <w:p w14:paraId="2233B352" w14:textId="347321CA" w:rsidR="00AB5C60" w:rsidRDefault="00AB5C60" w:rsidP="00566EA7">
      <w:pPr>
        <w:pStyle w:val="CRCoverPage"/>
        <w:spacing w:after="0"/>
        <w:rPr>
          <w:rFonts w:ascii="Times New Roman" w:hAnsi="Times New Roman"/>
          <w:noProof/>
        </w:rPr>
      </w:pPr>
    </w:p>
    <w:p w14:paraId="3FE4036C" w14:textId="268DA194" w:rsidR="00AB5C60" w:rsidRDefault="00FC7A92" w:rsidP="00566EA7">
      <w:pPr>
        <w:pStyle w:val="CRCoverPage"/>
        <w:spacing w:after="0"/>
        <w:rPr>
          <w:rFonts w:ascii="Times New Roman" w:hAnsi="Times New Roman"/>
          <w:noProof/>
        </w:rPr>
      </w:pPr>
      <w:r>
        <w:rPr>
          <w:rFonts w:ascii="Times New Roman" w:hAnsi="Times New Roman"/>
          <w:noProof/>
        </w:rPr>
        <w:t>5G-RG can set up distinct PDU session for each NAUN3</w:t>
      </w:r>
      <w:r w:rsidR="00BD66A9">
        <w:rPr>
          <w:rFonts w:ascii="Times New Roman" w:hAnsi="Times New Roman"/>
          <w:noProof/>
        </w:rPr>
        <w:t xml:space="preserve"> device or a group of NAUN3 devices based on the local configuration in the 5G-RG. For eg., </w:t>
      </w:r>
      <w:r w:rsidR="006C678D">
        <w:rPr>
          <w:rFonts w:ascii="Times New Roman" w:hAnsi="Times New Roman"/>
          <w:noProof/>
        </w:rPr>
        <w:t>consider admin settings on the 5G-RG where admin can group NAUN3 devices based on mac addresses and set different QoS levels/priority levels for a group of NAUN3 devices.</w:t>
      </w:r>
      <w:r w:rsidR="00A11F98">
        <w:rPr>
          <w:rFonts w:ascii="Times New Roman" w:hAnsi="Times New Roman"/>
          <w:noProof/>
        </w:rPr>
        <w:t xml:space="preserve"> </w:t>
      </w:r>
      <w:r w:rsidR="00A02474">
        <w:rPr>
          <w:rFonts w:ascii="Times New Roman" w:hAnsi="Times New Roman"/>
          <w:noProof/>
        </w:rPr>
        <w:t>Based on these local configuration in the 5G-RG</w:t>
      </w:r>
      <w:r w:rsidR="00490864">
        <w:rPr>
          <w:rFonts w:ascii="Times New Roman" w:hAnsi="Times New Roman"/>
          <w:noProof/>
        </w:rPr>
        <w:t xml:space="preserve"> </w:t>
      </w:r>
      <w:r w:rsidR="00A02474">
        <w:rPr>
          <w:rFonts w:ascii="Times New Roman" w:hAnsi="Times New Roman"/>
          <w:noProof/>
        </w:rPr>
        <w:t>can provide distinct PDU session for each NAUN3</w:t>
      </w:r>
      <w:r w:rsidR="006230C5">
        <w:rPr>
          <w:rFonts w:ascii="Times New Roman" w:hAnsi="Times New Roman"/>
          <w:noProof/>
        </w:rPr>
        <w:t xml:space="preserve"> device</w:t>
      </w:r>
      <w:r w:rsidR="00F85911">
        <w:rPr>
          <w:rFonts w:ascii="Times New Roman" w:hAnsi="Times New Roman"/>
          <w:noProof/>
        </w:rPr>
        <w:t xml:space="preserve">. </w:t>
      </w:r>
      <w:r w:rsidR="00FA7D0D">
        <w:rPr>
          <w:rFonts w:ascii="Times New Roman" w:hAnsi="Times New Roman"/>
          <w:noProof/>
        </w:rPr>
        <w:t xml:space="preserve">When these </w:t>
      </w:r>
      <w:r w:rsidR="00775B91">
        <w:rPr>
          <w:rFonts w:ascii="Times New Roman" w:hAnsi="Times New Roman"/>
          <w:noProof/>
        </w:rPr>
        <w:t>devices have common QoS sessions and DNN/S-NSSAI to be served then, these devices are classifed into “connectivity groups” where each group connects to the 5G-RG using a separate physical or virtual port. These ports could</w:t>
      </w:r>
      <w:r w:rsidR="000F099C">
        <w:rPr>
          <w:rFonts w:ascii="Times New Roman" w:hAnsi="Times New Roman"/>
          <w:noProof/>
        </w:rPr>
        <w:t xml:space="preserve"> - </w:t>
      </w:r>
      <w:r w:rsidR="00775B91">
        <w:rPr>
          <w:rFonts w:ascii="Times New Roman" w:hAnsi="Times New Roman"/>
          <w:noProof/>
        </w:rPr>
        <w:t xml:space="preserve">for eg., refer to a separate physical ethernet ports and/or a separate WLAN </w:t>
      </w:r>
      <w:r w:rsidR="000F099C">
        <w:rPr>
          <w:rFonts w:ascii="Times New Roman" w:hAnsi="Times New Roman"/>
          <w:noProof/>
        </w:rPr>
        <w:t>SSIDs and the groups may also be separted on the LAN behind the RG using VLANs.</w:t>
      </w:r>
    </w:p>
    <w:p w14:paraId="1AF89932" w14:textId="4E19CEBB" w:rsidR="00D80016" w:rsidRDefault="00D80016" w:rsidP="00566EA7">
      <w:pPr>
        <w:pStyle w:val="CRCoverPage"/>
        <w:spacing w:after="0"/>
        <w:rPr>
          <w:rFonts w:ascii="Times New Roman" w:hAnsi="Times New Roman"/>
          <w:noProof/>
        </w:rPr>
      </w:pPr>
    </w:p>
    <w:p w14:paraId="4F1CC548" w14:textId="7DD208A7" w:rsidR="00D80016" w:rsidRDefault="00D80016" w:rsidP="00566EA7">
      <w:pPr>
        <w:pStyle w:val="CRCoverPage"/>
        <w:spacing w:after="0"/>
        <w:rPr>
          <w:rFonts w:ascii="Times New Roman" w:hAnsi="Times New Roman"/>
          <w:noProof/>
        </w:rPr>
      </w:pPr>
      <w:r>
        <w:rPr>
          <w:rFonts w:ascii="Times New Roman" w:hAnsi="Times New Roman"/>
          <w:noProof/>
        </w:rPr>
        <w:t xml:space="preserve">Each connectivty group is then mapped to a separate PDU sesssion that is </w:t>
      </w:r>
      <w:r w:rsidR="00B862C8">
        <w:rPr>
          <w:rFonts w:ascii="Times New Roman" w:hAnsi="Times New Roman"/>
          <w:noProof/>
        </w:rPr>
        <w:t xml:space="preserve">established by 5G-RG based on existing procedures defined in TS 23.316 [5]. </w:t>
      </w:r>
      <w:r w:rsidR="00724F7E">
        <w:rPr>
          <w:rFonts w:ascii="Times New Roman" w:hAnsi="Times New Roman"/>
          <w:noProof/>
        </w:rPr>
        <w:t>The overall architecture is illustrated in Figure-4.</w:t>
      </w:r>
      <w:r w:rsidR="008D6DDC">
        <w:rPr>
          <w:rFonts w:ascii="Times New Roman" w:hAnsi="Times New Roman"/>
          <w:noProof/>
        </w:rPr>
        <w:t>10b-1</w:t>
      </w:r>
      <w:r w:rsidR="00724F7E">
        <w:rPr>
          <w:rFonts w:ascii="Times New Roman" w:hAnsi="Times New Roman"/>
          <w:noProof/>
        </w:rPr>
        <w:t xml:space="preserve">. </w:t>
      </w:r>
    </w:p>
    <w:p w14:paraId="0635A151" w14:textId="69068BC9" w:rsidR="008C32A5" w:rsidRDefault="008C32A5" w:rsidP="00566EA7">
      <w:pPr>
        <w:pStyle w:val="CRCoverPage"/>
        <w:spacing w:after="0"/>
        <w:rPr>
          <w:rFonts w:ascii="Times New Roman" w:hAnsi="Times New Roman"/>
          <w:noProof/>
        </w:rPr>
      </w:pPr>
    </w:p>
    <w:p w14:paraId="3B2D7FE0" w14:textId="7C5711AC" w:rsidR="008C32A5" w:rsidRDefault="008C32A5" w:rsidP="00566EA7">
      <w:pPr>
        <w:pStyle w:val="CRCoverPage"/>
        <w:spacing w:after="0"/>
        <w:rPr>
          <w:rFonts w:ascii="Times New Roman" w:hAnsi="Times New Roman"/>
          <w:noProof/>
        </w:rPr>
      </w:pPr>
      <w:r w:rsidRPr="000C27E8">
        <w:object w:dxaOrig="14303" w:dyaOrig="8235" w14:anchorId="5A013B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8.6pt;height:234pt" o:ole="">
            <v:imagedata r:id="rId18" o:title=""/>
          </v:shape>
          <o:OLEObject Type="Embed" ProgID="Visio.Drawing.15" ShapeID="_x0000_i1025" DrawAspect="Content" ObjectID="_1742377981" r:id="rId19"/>
        </w:object>
      </w:r>
    </w:p>
    <w:p w14:paraId="087006C1" w14:textId="5200B5CE" w:rsidR="008C32A5" w:rsidRPr="000C27E8" w:rsidRDefault="008C32A5" w:rsidP="008C32A5">
      <w:pPr>
        <w:pStyle w:val="TF"/>
        <w:rPr>
          <w:rFonts w:eastAsia="MS Mincho"/>
          <w:iCs/>
        </w:rPr>
      </w:pPr>
      <w:r w:rsidRPr="000C27E8">
        <w:t xml:space="preserve">Figure </w:t>
      </w:r>
      <w:r w:rsidR="008D6DDC">
        <w:t>4.10b-1</w:t>
      </w:r>
      <w:r w:rsidRPr="000C27E8">
        <w:t xml:space="preserve">: Example scenario for </w:t>
      </w:r>
      <w:r>
        <w:t>NAUN3</w:t>
      </w:r>
      <w:r w:rsidRPr="000C27E8">
        <w:t xml:space="preserve"> devices behind 5G-RG based on connectivity groups</w:t>
      </w:r>
    </w:p>
    <w:p w14:paraId="42171FDA" w14:textId="22E95A39" w:rsidR="008E2574" w:rsidRPr="000C27E8" w:rsidRDefault="008E2574" w:rsidP="008E2574">
      <w:r w:rsidRPr="000C27E8">
        <w:t>The 5G-RG is configured with the (virtual) port information (e.g. VLANs and SSIDs) based on TR-69, TR-360 and TR-181. URSP rules can be provided to the RG to indicate what PDU Sessions to establish (DNN, S-NSSAI etc).</w:t>
      </w:r>
      <w:r>
        <w:t xml:space="preserve"> Alternatively, the 5GRG can be manually configured by the admin to form the connectivity groups.</w:t>
      </w:r>
    </w:p>
    <w:p w14:paraId="0C2DBF1F" w14:textId="51AD4A2A" w:rsidR="008E2574" w:rsidRPr="00845EA5" w:rsidRDefault="008E2574" w:rsidP="008E2574">
      <w:pPr>
        <w:rPr>
          <w:strike/>
        </w:rPr>
      </w:pPr>
      <w:r w:rsidRPr="000C27E8">
        <w:rPr>
          <w:lang w:eastAsia="ko-KR"/>
        </w:rPr>
        <w:t xml:space="preserve">The </w:t>
      </w:r>
      <w:r w:rsidR="00C167E1">
        <w:rPr>
          <w:lang w:eastAsia="ko-KR"/>
        </w:rPr>
        <w:t>mapping</w:t>
      </w:r>
      <w:r w:rsidRPr="000C27E8">
        <w:rPr>
          <w:lang w:eastAsia="ko-KR"/>
        </w:rPr>
        <w:t xml:space="preserve"> between virtual ports and DNN/S-NSSAI can be configured using URSP and TR-69/TR-181. In case of URSP, VLAN IDs and </w:t>
      </w:r>
      <w:r w:rsidRPr="000C27E8">
        <w:t xml:space="preserve">Connection Capabilities can be used as Traffic Descriptors, </w:t>
      </w:r>
      <w:r w:rsidR="003C032B">
        <w:t>provided</w:t>
      </w:r>
      <w:r w:rsidRPr="000C27E8">
        <w:t xml:space="preserve"> that the 5G-RG has a corresponding configuration of virtual ports with the same VLAN IDs or Connection Capabilities. </w:t>
      </w:r>
    </w:p>
    <w:p w14:paraId="5209C255" w14:textId="4EBADD2D" w:rsidR="008E2574" w:rsidRPr="000C27E8" w:rsidRDefault="008E2574" w:rsidP="008E2574">
      <w:r w:rsidRPr="000C27E8">
        <w:t xml:space="preserve">In addition, it is assumed that the </w:t>
      </w:r>
      <w:r w:rsidR="00F509BB">
        <w:t>mapping</w:t>
      </w:r>
      <w:r w:rsidRPr="000C27E8">
        <w:t xml:space="preserve"> between a </w:t>
      </w:r>
      <w:r>
        <w:t>"</w:t>
      </w:r>
      <w:r w:rsidRPr="000C27E8">
        <w:t>virtual port</w:t>
      </w:r>
      <w:r>
        <w:t>"</w:t>
      </w:r>
      <w:r w:rsidRPr="000C27E8">
        <w:t xml:space="preserve"> and DNN/S-NSSAI can be configured via TR-69/TR-181.</w:t>
      </w:r>
    </w:p>
    <w:p w14:paraId="5B7107F3" w14:textId="534526C4" w:rsidR="008E2574" w:rsidRPr="000C27E8" w:rsidRDefault="006C34F2" w:rsidP="008E2574">
      <w:r>
        <w:t>T</w:t>
      </w:r>
      <w:r w:rsidR="008E2574" w:rsidRPr="000C27E8">
        <w:t xml:space="preserve">he </w:t>
      </w:r>
      <w:r w:rsidR="00267E83">
        <w:t>NAUN3</w:t>
      </w:r>
      <w:r w:rsidR="008E2574" w:rsidRPr="000C27E8">
        <w:t xml:space="preserve"> devices are manually configured to use a specific SSID or connect to a certain Ethernet port on the 5G-RG. No new 5GS mechanism is added to enforce or authorize a specific non-3GPP device to access a certain SSID or port on the RG. It is assumed that the end-users of the local network provisions only authorized devices with the required Wi-Fi credentials and ensures that only authorized devices connect to physical ports. MAC address filters may be installed on the 5G-RG for each logical port to ensure that only devices with certain MAC addresses can connect to each logical port on the 5G-RG.</w:t>
      </w:r>
    </w:p>
    <w:p w14:paraId="39F6A1EE" w14:textId="77777777" w:rsidR="00772DFC" w:rsidRPr="000C27E8" w:rsidRDefault="00772DFC" w:rsidP="00772DFC">
      <w:r w:rsidRPr="000C27E8">
        <w:lastRenderedPageBreak/>
        <w:t>The connectivity groups are fully separated from each other and differentiation of charging and QoS is provided via existing mechanisms. The solution also allows isolation of the connectivity groups into separate network slices, i.e. with separate N-SSAIs for each PDU Session.</w:t>
      </w:r>
      <w:r>
        <w:t xml:space="preserve"> Differentiated charging for sectors/departments can be enabled by assigning separate DNNs/N-SSAIs to them.</w:t>
      </w:r>
    </w:p>
    <w:p w14:paraId="644DAA1A" w14:textId="77777777" w:rsidR="00772DFC" w:rsidRPr="000C27E8" w:rsidRDefault="00772DFC" w:rsidP="00772DFC">
      <w:r w:rsidRPr="000C27E8">
        <w:t>The procedures for 5G-RG connecting via W-5GAN and/or NG-RAN are captured in TS</w:t>
      </w:r>
      <w:r>
        <w:t> </w:t>
      </w:r>
      <w:r w:rsidRPr="000C27E8">
        <w:t>23.316</w:t>
      </w:r>
      <w:r>
        <w:t> </w:t>
      </w:r>
      <w:r w:rsidRPr="000C27E8">
        <w:t>[5].</w:t>
      </w:r>
    </w:p>
    <w:p w14:paraId="20E4045E" w14:textId="77777777" w:rsidR="002D5B87" w:rsidRDefault="002D5B87" w:rsidP="007E7179">
      <w:pPr>
        <w:pStyle w:val="NO"/>
      </w:pPr>
    </w:p>
    <w:p w14:paraId="108AAF14" w14:textId="77777777" w:rsidR="00750CFE" w:rsidRDefault="00750CFE" w:rsidP="00750CFE">
      <w:pPr>
        <w:pStyle w:val="10"/>
        <w:rPr>
          <w:color w:val="FF0000"/>
        </w:rPr>
      </w:pPr>
      <w:r>
        <w:rPr>
          <w:color w:val="FF0000"/>
        </w:rPr>
        <w:t xml:space="preserve">* * * End of Changes * * * </w:t>
      </w:r>
    </w:p>
    <w:p w14:paraId="4054CEB4" w14:textId="77777777" w:rsidR="00750CFE" w:rsidRDefault="00750CFE">
      <w:pPr>
        <w:rPr>
          <w:noProof/>
        </w:rPr>
      </w:pPr>
    </w:p>
    <w:sectPr w:rsidR="00750CFE" w:rsidSect="000B7FED">
      <w:headerReference w:type="even" r:id="rId20"/>
      <w:headerReference w:type="default" r:id="rId21"/>
      <w:headerReference w:type="first" r:id="rId22"/>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88E16F" w14:textId="77777777" w:rsidR="005229FD" w:rsidRDefault="005229FD">
      <w:r>
        <w:separator/>
      </w:r>
    </w:p>
  </w:endnote>
  <w:endnote w:type="continuationSeparator" w:id="0">
    <w:p w14:paraId="250BFA56" w14:textId="77777777" w:rsidR="005229FD" w:rsidRDefault="005229FD">
      <w:r>
        <w:continuationSeparator/>
      </w:r>
    </w:p>
  </w:endnote>
  <w:endnote w:type="continuationNotice" w:id="1">
    <w:p w14:paraId="3948AC1D" w14:textId="77777777" w:rsidR="005229FD" w:rsidRDefault="005229F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A3B2F9" w14:textId="77777777" w:rsidR="00383455" w:rsidRDefault="0038345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13CD50" w14:textId="4C9B33B7" w:rsidR="00383455" w:rsidRDefault="0038345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3151F4" w14:textId="77777777" w:rsidR="00383455" w:rsidRDefault="0038345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443655" w14:textId="77777777" w:rsidR="005229FD" w:rsidRDefault="005229FD">
      <w:r>
        <w:separator/>
      </w:r>
    </w:p>
  </w:footnote>
  <w:footnote w:type="continuationSeparator" w:id="0">
    <w:p w14:paraId="14EE5904" w14:textId="77777777" w:rsidR="005229FD" w:rsidRDefault="005229FD">
      <w:r>
        <w:continuationSeparator/>
      </w:r>
    </w:p>
  </w:footnote>
  <w:footnote w:type="continuationNotice" w:id="1">
    <w:p w14:paraId="37B58728" w14:textId="77777777" w:rsidR="005229FD" w:rsidRDefault="005229F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F4DE9" w:rsidRDefault="006F4DE9">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053BD1" w14:textId="77777777" w:rsidR="00383455" w:rsidRDefault="0038345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73EA5E" w14:textId="77777777" w:rsidR="00383455" w:rsidRDefault="0038345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F4DE9" w:rsidRDefault="006F4DE9">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F4DE9" w:rsidRDefault="006F4DE9">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F4DE9" w:rsidRDefault="006F4D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40525EB"/>
    <w:multiLevelType w:val="hybridMultilevel"/>
    <w:tmpl w:val="E3609E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4C04C79"/>
    <w:multiLevelType w:val="hybridMultilevel"/>
    <w:tmpl w:val="4448F800"/>
    <w:lvl w:ilvl="0" w:tplc="7ABE4C4A">
      <w:start w:val="17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15:restartNumberingAfterBreak="0">
    <w:nsid w:val="20C14E56"/>
    <w:multiLevelType w:val="hybridMultilevel"/>
    <w:tmpl w:val="1F405658"/>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30D224D3"/>
    <w:multiLevelType w:val="hybridMultilevel"/>
    <w:tmpl w:val="C88E9B96"/>
    <w:lvl w:ilvl="0" w:tplc="197625DC">
      <w:start w:val="1"/>
      <w:numFmt w:val="decimal"/>
      <w:lvlText w:val="(%1)"/>
      <w:lvlJc w:val="left"/>
      <w:pPr>
        <w:ind w:left="720" w:hanging="360"/>
      </w:pPr>
      <w:rPr>
        <w:rFonts w:eastAsia="Malgun Gothic"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57134A0B"/>
    <w:multiLevelType w:val="hybridMultilevel"/>
    <w:tmpl w:val="B45E01A0"/>
    <w:lvl w:ilvl="0" w:tplc="E2FA39E0">
      <w:start w:val="4"/>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63243821"/>
    <w:multiLevelType w:val="hybridMultilevel"/>
    <w:tmpl w:val="36CEEF88"/>
    <w:lvl w:ilvl="0" w:tplc="BDFA95B2">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749C54A3"/>
    <w:multiLevelType w:val="hybridMultilevel"/>
    <w:tmpl w:val="439071C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7709549A"/>
    <w:multiLevelType w:val="hybridMultilevel"/>
    <w:tmpl w:val="B8901E5C"/>
    <w:lvl w:ilvl="0" w:tplc="B15EFCBE">
      <w:start w:val="2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829056494">
    <w:abstractNumId w:val="0"/>
  </w:num>
  <w:num w:numId="2" w16cid:durableId="886184775">
    <w:abstractNumId w:val="3"/>
  </w:num>
  <w:num w:numId="3" w16cid:durableId="1071660146">
    <w:abstractNumId w:val="1"/>
  </w:num>
  <w:num w:numId="4" w16cid:durableId="1668825799">
    <w:abstractNumId w:val="4"/>
  </w:num>
  <w:num w:numId="5" w16cid:durableId="1364089266">
    <w:abstractNumId w:val="2"/>
  </w:num>
  <w:num w:numId="6" w16cid:durableId="916089043">
    <w:abstractNumId w:val="7"/>
  </w:num>
  <w:num w:numId="7" w16cid:durableId="1119956939">
    <w:abstractNumId w:val="5"/>
  </w:num>
  <w:num w:numId="8" w16cid:durableId="1439792410">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1"/>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602"/>
    <w:rsid w:val="000011CB"/>
    <w:rsid w:val="0000201C"/>
    <w:rsid w:val="0000359B"/>
    <w:rsid w:val="00013DAB"/>
    <w:rsid w:val="000151E4"/>
    <w:rsid w:val="00016393"/>
    <w:rsid w:val="00016EB2"/>
    <w:rsid w:val="00017A26"/>
    <w:rsid w:val="00021C54"/>
    <w:rsid w:val="00022964"/>
    <w:rsid w:val="00022E4A"/>
    <w:rsid w:val="00027251"/>
    <w:rsid w:val="000277C4"/>
    <w:rsid w:val="00037085"/>
    <w:rsid w:val="000423C7"/>
    <w:rsid w:val="0004506A"/>
    <w:rsid w:val="00053A8B"/>
    <w:rsid w:val="00061670"/>
    <w:rsid w:val="00062097"/>
    <w:rsid w:val="00074729"/>
    <w:rsid w:val="000751FA"/>
    <w:rsid w:val="00075508"/>
    <w:rsid w:val="00075F42"/>
    <w:rsid w:val="000778D9"/>
    <w:rsid w:val="00077A86"/>
    <w:rsid w:val="000820A6"/>
    <w:rsid w:val="00083315"/>
    <w:rsid w:val="0008466C"/>
    <w:rsid w:val="00084730"/>
    <w:rsid w:val="00084A5F"/>
    <w:rsid w:val="00086480"/>
    <w:rsid w:val="00090042"/>
    <w:rsid w:val="000922C0"/>
    <w:rsid w:val="0009485F"/>
    <w:rsid w:val="0009555B"/>
    <w:rsid w:val="00095C56"/>
    <w:rsid w:val="00096E8C"/>
    <w:rsid w:val="00097EC2"/>
    <w:rsid w:val="000A164F"/>
    <w:rsid w:val="000A18FD"/>
    <w:rsid w:val="000A23EC"/>
    <w:rsid w:val="000A401C"/>
    <w:rsid w:val="000A4EB9"/>
    <w:rsid w:val="000A5676"/>
    <w:rsid w:val="000A6394"/>
    <w:rsid w:val="000A6B8F"/>
    <w:rsid w:val="000B0801"/>
    <w:rsid w:val="000B0A14"/>
    <w:rsid w:val="000B1F63"/>
    <w:rsid w:val="000B354E"/>
    <w:rsid w:val="000B7FED"/>
    <w:rsid w:val="000C038A"/>
    <w:rsid w:val="000C04FA"/>
    <w:rsid w:val="000C09CF"/>
    <w:rsid w:val="000C237D"/>
    <w:rsid w:val="000C6598"/>
    <w:rsid w:val="000C78A8"/>
    <w:rsid w:val="000C7E56"/>
    <w:rsid w:val="000D0C96"/>
    <w:rsid w:val="000D27AB"/>
    <w:rsid w:val="000D27C1"/>
    <w:rsid w:val="000D284D"/>
    <w:rsid w:val="000D44B3"/>
    <w:rsid w:val="000E094C"/>
    <w:rsid w:val="000E4F42"/>
    <w:rsid w:val="000E76C9"/>
    <w:rsid w:val="000F099C"/>
    <w:rsid w:val="000F5BA8"/>
    <w:rsid w:val="000F61DF"/>
    <w:rsid w:val="000F6853"/>
    <w:rsid w:val="000F7990"/>
    <w:rsid w:val="0010076B"/>
    <w:rsid w:val="00107A70"/>
    <w:rsid w:val="00107F44"/>
    <w:rsid w:val="00113874"/>
    <w:rsid w:val="00116D10"/>
    <w:rsid w:val="00120CC1"/>
    <w:rsid w:val="0012235C"/>
    <w:rsid w:val="00123579"/>
    <w:rsid w:val="00123C04"/>
    <w:rsid w:val="0012679C"/>
    <w:rsid w:val="0012694F"/>
    <w:rsid w:val="00130685"/>
    <w:rsid w:val="00130908"/>
    <w:rsid w:val="00130E5D"/>
    <w:rsid w:val="00133967"/>
    <w:rsid w:val="001350F0"/>
    <w:rsid w:val="00136353"/>
    <w:rsid w:val="00137421"/>
    <w:rsid w:val="00144CF7"/>
    <w:rsid w:val="001454E8"/>
    <w:rsid w:val="00145D43"/>
    <w:rsid w:val="00151D6C"/>
    <w:rsid w:val="00153A22"/>
    <w:rsid w:val="001550B6"/>
    <w:rsid w:val="00155641"/>
    <w:rsid w:val="00155D22"/>
    <w:rsid w:val="00160A27"/>
    <w:rsid w:val="00161324"/>
    <w:rsid w:val="001618D1"/>
    <w:rsid w:val="0016265E"/>
    <w:rsid w:val="00163D28"/>
    <w:rsid w:val="00166AC6"/>
    <w:rsid w:val="00171F91"/>
    <w:rsid w:val="0017272F"/>
    <w:rsid w:val="00180343"/>
    <w:rsid w:val="00180AB0"/>
    <w:rsid w:val="001858E4"/>
    <w:rsid w:val="001900BD"/>
    <w:rsid w:val="0019205B"/>
    <w:rsid w:val="00192C46"/>
    <w:rsid w:val="00194344"/>
    <w:rsid w:val="00195023"/>
    <w:rsid w:val="00197DC6"/>
    <w:rsid w:val="001A08B3"/>
    <w:rsid w:val="001A10CD"/>
    <w:rsid w:val="001A573F"/>
    <w:rsid w:val="001A72C6"/>
    <w:rsid w:val="001A79AD"/>
    <w:rsid w:val="001A7B60"/>
    <w:rsid w:val="001B046A"/>
    <w:rsid w:val="001B0F21"/>
    <w:rsid w:val="001B1DE0"/>
    <w:rsid w:val="001B3AA1"/>
    <w:rsid w:val="001B52F0"/>
    <w:rsid w:val="001B63AE"/>
    <w:rsid w:val="001B7A65"/>
    <w:rsid w:val="001C01E4"/>
    <w:rsid w:val="001C0AAB"/>
    <w:rsid w:val="001C10BF"/>
    <w:rsid w:val="001C24F7"/>
    <w:rsid w:val="001C400D"/>
    <w:rsid w:val="001C4F9D"/>
    <w:rsid w:val="001D55CF"/>
    <w:rsid w:val="001D6CE7"/>
    <w:rsid w:val="001D6DE3"/>
    <w:rsid w:val="001E1EBC"/>
    <w:rsid w:val="001E2C39"/>
    <w:rsid w:val="001E41F3"/>
    <w:rsid w:val="001E49F7"/>
    <w:rsid w:val="001E6B45"/>
    <w:rsid w:val="001E7365"/>
    <w:rsid w:val="001E7DE8"/>
    <w:rsid w:val="001F0C81"/>
    <w:rsid w:val="001F3565"/>
    <w:rsid w:val="001F3D2C"/>
    <w:rsid w:val="001F69A4"/>
    <w:rsid w:val="002076B2"/>
    <w:rsid w:val="00211F46"/>
    <w:rsid w:val="0021220D"/>
    <w:rsid w:val="00214FE9"/>
    <w:rsid w:val="0022211D"/>
    <w:rsid w:val="00223EE4"/>
    <w:rsid w:val="002247CB"/>
    <w:rsid w:val="00225E5E"/>
    <w:rsid w:val="002266A1"/>
    <w:rsid w:val="00227FA0"/>
    <w:rsid w:val="002320E2"/>
    <w:rsid w:val="002328BE"/>
    <w:rsid w:val="00235661"/>
    <w:rsid w:val="00242FD7"/>
    <w:rsid w:val="00243DCA"/>
    <w:rsid w:val="00247500"/>
    <w:rsid w:val="002517FF"/>
    <w:rsid w:val="002541B7"/>
    <w:rsid w:val="00254DFF"/>
    <w:rsid w:val="00255EE2"/>
    <w:rsid w:val="00256E8D"/>
    <w:rsid w:val="0026004D"/>
    <w:rsid w:val="00260D25"/>
    <w:rsid w:val="002640DD"/>
    <w:rsid w:val="002641AA"/>
    <w:rsid w:val="00264E87"/>
    <w:rsid w:val="00266DE3"/>
    <w:rsid w:val="002673C9"/>
    <w:rsid w:val="00267E83"/>
    <w:rsid w:val="00270BA0"/>
    <w:rsid w:val="002716E5"/>
    <w:rsid w:val="002722DE"/>
    <w:rsid w:val="00275D12"/>
    <w:rsid w:val="00277345"/>
    <w:rsid w:val="002817E4"/>
    <w:rsid w:val="00283596"/>
    <w:rsid w:val="002837FD"/>
    <w:rsid w:val="00284FEB"/>
    <w:rsid w:val="002860C4"/>
    <w:rsid w:val="002868BB"/>
    <w:rsid w:val="00290AA0"/>
    <w:rsid w:val="00291BC2"/>
    <w:rsid w:val="00291EB2"/>
    <w:rsid w:val="00293F1A"/>
    <w:rsid w:val="00294272"/>
    <w:rsid w:val="00297C3E"/>
    <w:rsid w:val="00297E72"/>
    <w:rsid w:val="002A7320"/>
    <w:rsid w:val="002B5741"/>
    <w:rsid w:val="002B5C21"/>
    <w:rsid w:val="002B644A"/>
    <w:rsid w:val="002B7723"/>
    <w:rsid w:val="002C22E6"/>
    <w:rsid w:val="002C37C4"/>
    <w:rsid w:val="002C7F4B"/>
    <w:rsid w:val="002D3599"/>
    <w:rsid w:val="002D5B87"/>
    <w:rsid w:val="002D5C00"/>
    <w:rsid w:val="002D76C2"/>
    <w:rsid w:val="002E472E"/>
    <w:rsid w:val="002E5AF2"/>
    <w:rsid w:val="002F0011"/>
    <w:rsid w:val="002F692C"/>
    <w:rsid w:val="00301BA6"/>
    <w:rsid w:val="003034AC"/>
    <w:rsid w:val="00305304"/>
    <w:rsid w:val="00305409"/>
    <w:rsid w:val="0030677A"/>
    <w:rsid w:val="0031084C"/>
    <w:rsid w:val="003111C0"/>
    <w:rsid w:val="00312AED"/>
    <w:rsid w:val="00317F90"/>
    <w:rsid w:val="0032111F"/>
    <w:rsid w:val="003216EB"/>
    <w:rsid w:val="00322BC4"/>
    <w:rsid w:val="0032729C"/>
    <w:rsid w:val="003301E9"/>
    <w:rsid w:val="00331364"/>
    <w:rsid w:val="00332C51"/>
    <w:rsid w:val="00336721"/>
    <w:rsid w:val="00340567"/>
    <w:rsid w:val="00341569"/>
    <w:rsid w:val="003436E5"/>
    <w:rsid w:val="003437D0"/>
    <w:rsid w:val="00345DA5"/>
    <w:rsid w:val="003469A8"/>
    <w:rsid w:val="00352AD9"/>
    <w:rsid w:val="003609EF"/>
    <w:rsid w:val="00361829"/>
    <w:rsid w:val="0036231A"/>
    <w:rsid w:val="00365771"/>
    <w:rsid w:val="003657C6"/>
    <w:rsid w:val="0037158B"/>
    <w:rsid w:val="00374DD4"/>
    <w:rsid w:val="003765E2"/>
    <w:rsid w:val="00380312"/>
    <w:rsid w:val="00383455"/>
    <w:rsid w:val="00384C6F"/>
    <w:rsid w:val="00384EFE"/>
    <w:rsid w:val="00386EC9"/>
    <w:rsid w:val="00390CCC"/>
    <w:rsid w:val="0039479D"/>
    <w:rsid w:val="00395AAC"/>
    <w:rsid w:val="00395EAD"/>
    <w:rsid w:val="003963FC"/>
    <w:rsid w:val="003A1050"/>
    <w:rsid w:val="003A183B"/>
    <w:rsid w:val="003A5AC1"/>
    <w:rsid w:val="003A649E"/>
    <w:rsid w:val="003B200B"/>
    <w:rsid w:val="003B3E66"/>
    <w:rsid w:val="003B53FB"/>
    <w:rsid w:val="003C032B"/>
    <w:rsid w:val="003C172A"/>
    <w:rsid w:val="003C2226"/>
    <w:rsid w:val="003C6FEC"/>
    <w:rsid w:val="003D07D6"/>
    <w:rsid w:val="003D5031"/>
    <w:rsid w:val="003D66E4"/>
    <w:rsid w:val="003E0359"/>
    <w:rsid w:val="003E1A36"/>
    <w:rsid w:val="003E2542"/>
    <w:rsid w:val="003E7F5A"/>
    <w:rsid w:val="003F0C66"/>
    <w:rsid w:val="003F0E97"/>
    <w:rsid w:val="003F26AD"/>
    <w:rsid w:val="003F3046"/>
    <w:rsid w:val="003F35B8"/>
    <w:rsid w:val="003F4652"/>
    <w:rsid w:val="003F6341"/>
    <w:rsid w:val="003F67DB"/>
    <w:rsid w:val="003F7994"/>
    <w:rsid w:val="00400B50"/>
    <w:rsid w:val="00401B6F"/>
    <w:rsid w:val="00402907"/>
    <w:rsid w:val="00402C02"/>
    <w:rsid w:val="0040315F"/>
    <w:rsid w:val="004043E1"/>
    <w:rsid w:val="00405A31"/>
    <w:rsid w:val="004076AE"/>
    <w:rsid w:val="00410371"/>
    <w:rsid w:val="0041152F"/>
    <w:rsid w:val="00412A0D"/>
    <w:rsid w:val="0042160F"/>
    <w:rsid w:val="00423A3F"/>
    <w:rsid w:val="004242F1"/>
    <w:rsid w:val="00425501"/>
    <w:rsid w:val="00430288"/>
    <w:rsid w:val="00430E9A"/>
    <w:rsid w:val="00431BD6"/>
    <w:rsid w:val="004325A7"/>
    <w:rsid w:val="004375EE"/>
    <w:rsid w:val="00437BA2"/>
    <w:rsid w:val="00442061"/>
    <w:rsid w:val="004433D0"/>
    <w:rsid w:val="00443780"/>
    <w:rsid w:val="00445965"/>
    <w:rsid w:val="00447A10"/>
    <w:rsid w:val="00450AB9"/>
    <w:rsid w:val="0045183A"/>
    <w:rsid w:val="0045251F"/>
    <w:rsid w:val="004548FA"/>
    <w:rsid w:val="00454D08"/>
    <w:rsid w:val="0045618C"/>
    <w:rsid w:val="00472A82"/>
    <w:rsid w:val="00474088"/>
    <w:rsid w:val="00474741"/>
    <w:rsid w:val="00475B3B"/>
    <w:rsid w:val="00477CC2"/>
    <w:rsid w:val="00481D61"/>
    <w:rsid w:val="00483305"/>
    <w:rsid w:val="00490864"/>
    <w:rsid w:val="00491643"/>
    <w:rsid w:val="0049345C"/>
    <w:rsid w:val="0049728F"/>
    <w:rsid w:val="004A46C4"/>
    <w:rsid w:val="004A7E62"/>
    <w:rsid w:val="004B0F70"/>
    <w:rsid w:val="004B1E23"/>
    <w:rsid w:val="004B75B7"/>
    <w:rsid w:val="004B75B9"/>
    <w:rsid w:val="004C1C9F"/>
    <w:rsid w:val="004C2D80"/>
    <w:rsid w:val="004C5906"/>
    <w:rsid w:val="004C771D"/>
    <w:rsid w:val="004C7901"/>
    <w:rsid w:val="004C7E9F"/>
    <w:rsid w:val="004D2CBA"/>
    <w:rsid w:val="004E24E9"/>
    <w:rsid w:val="004E28EF"/>
    <w:rsid w:val="004E5A47"/>
    <w:rsid w:val="004E794B"/>
    <w:rsid w:val="004F01AA"/>
    <w:rsid w:val="004F1912"/>
    <w:rsid w:val="00511B78"/>
    <w:rsid w:val="00513BC7"/>
    <w:rsid w:val="00514443"/>
    <w:rsid w:val="0051580D"/>
    <w:rsid w:val="00515C40"/>
    <w:rsid w:val="00521D5D"/>
    <w:rsid w:val="005229FD"/>
    <w:rsid w:val="00527A47"/>
    <w:rsid w:val="00530742"/>
    <w:rsid w:val="0053195A"/>
    <w:rsid w:val="00543D63"/>
    <w:rsid w:val="00544F0C"/>
    <w:rsid w:val="005457A8"/>
    <w:rsid w:val="00546A71"/>
    <w:rsid w:val="00547111"/>
    <w:rsid w:val="00551371"/>
    <w:rsid w:val="00553E64"/>
    <w:rsid w:val="005605DB"/>
    <w:rsid w:val="00561DF3"/>
    <w:rsid w:val="00566EA7"/>
    <w:rsid w:val="00571519"/>
    <w:rsid w:val="00572ED3"/>
    <w:rsid w:val="00574743"/>
    <w:rsid w:val="005747B8"/>
    <w:rsid w:val="00574954"/>
    <w:rsid w:val="0057751A"/>
    <w:rsid w:val="00577AE5"/>
    <w:rsid w:val="005808A5"/>
    <w:rsid w:val="00584314"/>
    <w:rsid w:val="00584D1B"/>
    <w:rsid w:val="00590098"/>
    <w:rsid w:val="00590196"/>
    <w:rsid w:val="00592D74"/>
    <w:rsid w:val="00593907"/>
    <w:rsid w:val="005A19D7"/>
    <w:rsid w:val="005A787C"/>
    <w:rsid w:val="005B59C5"/>
    <w:rsid w:val="005B6907"/>
    <w:rsid w:val="005C1A38"/>
    <w:rsid w:val="005C531D"/>
    <w:rsid w:val="005C6631"/>
    <w:rsid w:val="005D077C"/>
    <w:rsid w:val="005D20D2"/>
    <w:rsid w:val="005D37D2"/>
    <w:rsid w:val="005D463C"/>
    <w:rsid w:val="005E2C44"/>
    <w:rsid w:val="005E5EAB"/>
    <w:rsid w:val="005F03FD"/>
    <w:rsid w:val="005F2817"/>
    <w:rsid w:val="005F3556"/>
    <w:rsid w:val="005F54B1"/>
    <w:rsid w:val="005F5F3B"/>
    <w:rsid w:val="005F73ED"/>
    <w:rsid w:val="005F7FA0"/>
    <w:rsid w:val="00600CC0"/>
    <w:rsid w:val="00601789"/>
    <w:rsid w:val="00605E07"/>
    <w:rsid w:val="006068D1"/>
    <w:rsid w:val="00615A07"/>
    <w:rsid w:val="00616F92"/>
    <w:rsid w:val="006206E4"/>
    <w:rsid w:val="00620E6F"/>
    <w:rsid w:val="00620EF0"/>
    <w:rsid w:val="00621188"/>
    <w:rsid w:val="006230C5"/>
    <w:rsid w:val="0062531F"/>
    <w:rsid w:val="006257ED"/>
    <w:rsid w:val="00625A1A"/>
    <w:rsid w:val="00631BDC"/>
    <w:rsid w:val="00635B07"/>
    <w:rsid w:val="0063705A"/>
    <w:rsid w:val="0063731F"/>
    <w:rsid w:val="00637CB8"/>
    <w:rsid w:val="00653CD6"/>
    <w:rsid w:val="00654F2E"/>
    <w:rsid w:val="0065710D"/>
    <w:rsid w:val="00661BBF"/>
    <w:rsid w:val="0066215D"/>
    <w:rsid w:val="006621BF"/>
    <w:rsid w:val="00662251"/>
    <w:rsid w:val="00662EAB"/>
    <w:rsid w:val="00664EF1"/>
    <w:rsid w:val="00665C47"/>
    <w:rsid w:val="006664EB"/>
    <w:rsid w:val="00666E7E"/>
    <w:rsid w:val="00667234"/>
    <w:rsid w:val="00667762"/>
    <w:rsid w:val="006711E1"/>
    <w:rsid w:val="0067209D"/>
    <w:rsid w:val="00680D7F"/>
    <w:rsid w:val="00682BAE"/>
    <w:rsid w:val="00683436"/>
    <w:rsid w:val="00685CB1"/>
    <w:rsid w:val="00686724"/>
    <w:rsid w:val="00690E2A"/>
    <w:rsid w:val="00695808"/>
    <w:rsid w:val="00697FE2"/>
    <w:rsid w:val="006A0FC3"/>
    <w:rsid w:val="006A6952"/>
    <w:rsid w:val="006B0F6C"/>
    <w:rsid w:val="006B46FB"/>
    <w:rsid w:val="006B5A92"/>
    <w:rsid w:val="006C0A14"/>
    <w:rsid w:val="006C34F2"/>
    <w:rsid w:val="006C40AA"/>
    <w:rsid w:val="006C57F4"/>
    <w:rsid w:val="006C678D"/>
    <w:rsid w:val="006D1301"/>
    <w:rsid w:val="006D20A5"/>
    <w:rsid w:val="006D296A"/>
    <w:rsid w:val="006D4962"/>
    <w:rsid w:val="006E0DB9"/>
    <w:rsid w:val="006E21FB"/>
    <w:rsid w:val="006F17D0"/>
    <w:rsid w:val="006F1812"/>
    <w:rsid w:val="006F4DE9"/>
    <w:rsid w:val="006F54EE"/>
    <w:rsid w:val="006F749C"/>
    <w:rsid w:val="00700818"/>
    <w:rsid w:val="00701C41"/>
    <w:rsid w:val="00701F30"/>
    <w:rsid w:val="007029C7"/>
    <w:rsid w:val="0070436F"/>
    <w:rsid w:val="0070511A"/>
    <w:rsid w:val="00705978"/>
    <w:rsid w:val="00705F03"/>
    <w:rsid w:val="0070764F"/>
    <w:rsid w:val="0071093F"/>
    <w:rsid w:val="00713ECA"/>
    <w:rsid w:val="00713FD3"/>
    <w:rsid w:val="00717AD0"/>
    <w:rsid w:val="00721820"/>
    <w:rsid w:val="00724F7E"/>
    <w:rsid w:val="00733E7D"/>
    <w:rsid w:val="007340A5"/>
    <w:rsid w:val="00741F8F"/>
    <w:rsid w:val="0074589B"/>
    <w:rsid w:val="007479A0"/>
    <w:rsid w:val="00750CFE"/>
    <w:rsid w:val="00750E81"/>
    <w:rsid w:val="0075215F"/>
    <w:rsid w:val="007546A1"/>
    <w:rsid w:val="00755249"/>
    <w:rsid w:val="007558B8"/>
    <w:rsid w:val="007561C5"/>
    <w:rsid w:val="00757D45"/>
    <w:rsid w:val="007606E4"/>
    <w:rsid w:val="0076119F"/>
    <w:rsid w:val="00761827"/>
    <w:rsid w:val="00763F08"/>
    <w:rsid w:val="00764385"/>
    <w:rsid w:val="007643FE"/>
    <w:rsid w:val="00764578"/>
    <w:rsid w:val="00766981"/>
    <w:rsid w:val="007674E2"/>
    <w:rsid w:val="007714E9"/>
    <w:rsid w:val="00772DFC"/>
    <w:rsid w:val="007751D1"/>
    <w:rsid w:val="00775B91"/>
    <w:rsid w:val="00780D6A"/>
    <w:rsid w:val="0078362C"/>
    <w:rsid w:val="007873FA"/>
    <w:rsid w:val="00787512"/>
    <w:rsid w:val="00790325"/>
    <w:rsid w:val="007909A0"/>
    <w:rsid w:val="007910C0"/>
    <w:rsid w:val="00792342"/>
    <w:rsid w:val="007949FB"/>
    <w:rsid w:val="00794F8C"/>
    <w:rsid w:val="00795E36"/>
    <w:rsid w:val="007977A8"/>
    <w:rsid w:val="007A3975"/>
    <w:rsid w:val="007A7F11"/>
    <w:rsid w:val="007B07E8"/>
    <w:rsid w:val="007B19B8"/>
    <w:rsid w:val="007B3028"/>
    <w:rsid w:val="007B4A57"/>
    <w:rsid w:val="007B512A"/>
    <w:rsid w:val="007C2097"/>
    <w:rsid w:val="007C3B27"/>
    <w:rsid w:val="007C4DAC"/>
    <w:rsid w:val="007D204C"/>
    <w:rsid w:val="007D2719"/>
    <w:rsid w:val="007D5CCD"/>
    <w:rsid w:val="007D6719"/>
    <w:rsid w:val="007D6A07"/>
    <w:rsid w:val="007E172E"/>
    <w:rsid w:val="007E1B6C"/>
    <w:rsid w:val="007E24E7"/>
    <w:rsid w:val="007E2958"/>
    <w:rsid w:val="007E2D3F"/>
    <w:rsid w:val="007E7179"/>
    <w:rsid w:val="007E71D3"/>
    <w:rsid w:val="007F12FD"/>
    <w:rsid w:val="007F58E4"/>
    <w:rsid w:val="007F5954"/>
    <w:rsid w:val="007F7259"/>
    <w:rsid w:val="00800AA7"/>
    <w:rsid w:val="00802F8D"/>
    <w:rsid w:val="008040A8"/>
    <w:rsid w:val="00804B36"/>
    <w:rsid w:val="00804E39"/>
    <w:rsid w:val="00805431"/>
    <w:rsid w:val="00810559"/>
    <w:rsid w:val="00812266"/>
    <w:rsid w:val="00812B14"/>
    <w:rsid w:val="00817AC7"/>
    <w:rsid w:val="008230A6"/>
    <w:rsid w:val="00825972"/>
    <w:rsid w:val="0082678D"/>
    <w:rsid w:val="008279FA"/>
    <w:rsid w:val="00832C28"/>
    <w:rsid w:val="00833F2C"/>
    <w:rsid w:val="00835C47"/>
    <w:rsid w:val="0083782F"/>
    <w:rsid w:val="008406AF"/>
    <w:rsid w:val="00840749"/>
    <w:rsid w:val="00843B41"/>
    <w:rsid w:val="00843F17"/>
    <w:rsid w:val="00845EA5"/>
    <w:rsid w:val="008476B6"/>
    <w:rsid w:val="00856103"/>
    <w:rsid w:val="00856C6B"/>
    <w:rsid w:val="008614AA"/>
    <w:rsid w:val="00861A1B"/>
    <w:rsid w:val="008626E7"/>
    <w:rsid w:val="00865B2A"/>
    <w:rsid w:val="0087019E"/>
    <w:rsid w:val="00870246"/>
    <w:rsid w:val="00870E81"/>
    <w:rsid w:val="00870EE7"/>
    <w:rsid w:val="0087335B"/>
    <w:rsid w:val="00875FAD"/>
    <w:rsid w:val="00876824"/>
    <w:rsid w:val="00877EB9"/>
    <w:rsid w:val="00882438"/>
    <w:rsid w:val="00884435"/>
    <w:rsid w:val="008846A1"/>
    <w:rsid w:val="0088636A"/>
    <w:rsid w:val="008863B9"/>
    <w:rsid w:val="0089050E"/>
    <w:rsid w:val="00892F8D"/>
    <w:rsid w:val="00893BCF"/>
    <w:rsid w:val="00894258"/>
    <w:rsid w:val="008A45A6"/>
    <w:rsid w:val="008B0D5C"/>
    <w:rsid w:val="008B1827"/>
    <w:rsid w:val="008B1A1F"/>
    <w:rsid w:val="008B1BAC"/>
    <w:rsid w:val="008B2AC1"/>
    <w:rsid w:val="008B4E46"/>
    <w:rsid w:val="008B6460"/>
    <w:rsid w:val="008C32A5"/>
    <w:rsid w:val="008C4EDD"/>
    <w:rsid w:val="008D064E"/>
    <w:rsid w:val="008D1A3D"/>
    <w:rsid w:val="008D6DDC"/>
    <w:rsid w:val="008D72B5"/>
    <w:rsid w:val="008D7A21"/>
    <w:rsid w:val="008D7B6B"/>
    <w:rsid w:val="008E2574"/>
    <w:rsid w:val="008E4398"/>
    <w:rsid w:val="008E45C8"/>
    <w:rsid w:val="008F05AA"/>
    <w:rsid w:val="008F3789"/>
    <w:rsid w:val="008F3DEB"/>
    <w:rsid w:val="008F55EC"/>
    <w:rsid w:val="008F647B"/>
    <w:rsid w:val="008F686C"/>
    <w:rsid w:val="00900761"/>
    <w:rsid w:val="00903623"/>
    <w:rsid w:val="00905C56"/>
    <w:rsid w:val="009074CA"/>
    <w:rsid w:val="009100C4"/>
    <w:rsid w:val="009108B6"/>
    <w:rsid w:val="009134B3"/>
    <w:rsid w:val="009134D8"/>
    <w:rsid w:val="0091381C"/>
    <w:rsid w:val="00913F2E"/>
    <w:rsid w:val="0091449E"/>
    <w:rsid w:val="0091467C"/>
    <w:rsid w:val="009148DE"/>
    <w:rsid w:val="009201F8"/>
    <w:rsid w:val="00924C1D"/>
    <w:rsid w:val="00924CBC"/>
    <w:rsid w:val="00925B78"/>
    <w:rsid w:val="00925FBE"/>
    <w:rsid w:val="00927F6B"/>
    <w:rsid w:val="0093570B"/>
    <w:rsid w:val="009402B2"/>
    <w:rsid w:val="00941E1C"/>
    <w:rsid w:val="00941E30"/>
    <w:rsid w:val="00942BBD"/>
    <w:rsid w:val="00946A31"/>
    <w:rsid w:val="00950076"/>
    <w:rsid w:val="009505BF"/>
    <w:rsid w:val="00953015"/>
    <w:rsid w:val="00956383"/>
    <w:rsid w:val="009653E7"/>
    <w:rsid w:val="00971637"/>
    <w:rsid w:val="00975E55"/>
    <w:rsid w:val="009777D9"/>
    <w:rsid w:val="00977FA5"/>
    <w:rsid w:val="00980256"/>
    <w:rsid w:val="00980F4C"/>
    <w:rsid w:val="00982E47"/>
    <w:rsid w:val="0098303F"/>
    <w:rsid w:val="00986075"/>
    <w:rsid w:val="00990A3E"/>
    <w:rsid w:val="00991AFD"/>
    <w:rsid w:val="00991B88"/>
    <w:rsid w:val="00996F38"/>
    <w:rsid w:val="0099710E"/>
    <w:rsid w:val="009A3BAF"/>
    <w:rsid w:val="009A52CA"/>
    <w:rsid w:val="009A5753"/>
    <w:rsid w:val="009A579D"/>
    <w:rsid w:val="009A5C65"/>
    <w:rsid w:val="009A626D"/>
    <w:rsid w:val="009B005F"/>
    <w:rsid w:val="009B0454"/>
    <w:rsid w:val="009B1A3E"/>
    <w:rsid w:val="009B1B74"/>
    <w:rsid w:val="009B32AA"/>
    <w:rsid w:val="009B3F88"/>
    <w:rsid w:val="009B615B"/>
    <w:rsid w:val="009C3395"/>
    <w:rsid w:val="009C3CD7"/>
    <w:rsid w:val="009D04E2"/>
    <w:rsid w:val="009D4749"/>
    <w:rsid w:val="009D78F7"/>
    <w:rsid w:val="009E0BBC"/>
    <w:rsid w:val="009E1EA8"/>
    <w:rsid w:val="009E238E"/>
    <w:rsid w:val="009E3297"/>
    <w:rsid w:val="009E4F37"/>
    <w:rsid w:val="009E5E55"/>
    <w:rsid w:val="009F2530"/>
    <w:rsid w:val="009F483F"/>
    <w:rsid w:val="009F734F"/>
    <w:rsid w:val="00A02474"/>
    <w:rsid w:val="00A11F98"/>
    <w:rsid w:val="00A1361C"/>
    <w:rsid w:val="00A224A6"/>
    <w:rsid w:val="00A246B6"/>
    <w:rsid w:val="00A24799"/>
    <w:rsid w:val="00A27675"/>
    <w:rsid w:val="00A30CBB"/>
    <w:rsid w:val="00A31FDD"/>
    <w:rsid w:val="00A32F17"/>
    <w:rsid w:val="00A40DB6"/>
    <w:rsid w:val="00A443A8"/>
    <w:rsid w:val="00A44A67"/>
    <w:rsid w:val="00A47E70"/>
    <w:rsid w:val="00A50CF0"/>
    <w:rsid w:val="00A5372D"/>
    <w:rsid w:val="00A55133"/>
    <w:rsid w:val="00A5740C"/>
    <w:rsid w:val="00A622DC"/>
    <w:rsid w:val="00A67A21"/>
    <w:rsid w:val="00A70392"/>
    <w:rsid w:val="00A737DC"/>
    <w:rsid w:val="00A7508A"/>
    <w:rsid w:val="00A75A45"/>
    <w:rsid w:val="00A75B72"/>
    <w:rsid w:val="00A7671C"/>
    <w:rsid w:val="00A7748C"/>
    <w:rsid w:val="00A82DD5"/>
    <w:rsid w:val="00A83450"/>
    <w:rsid w:val="00A86C3A"/>
    <w:rsid w:val="00A94CBC"/>
    <w:rsid w:val="00A95A7B"/>
    <w:rsid w:val="00AA0829"/>
    <w:rsid w:val="00AA2CBC"/>
    <w:rsid w:val="00AA7AF4"/>
    <w:rsid w:val="00AB05C9"/>
    <w:rsid w:val="00AB335D"/>
    <w:rsid w:val="00AB5C60"/>
    <w:rsid w:val="00AC0946"/>
    <w:rsid w:val="00AC2395"/>
    <w:rsid w:val="00AC3E1A"/>
    <w:rsid w:val="00AC5820"/>
    <w:rsid w:val="00AC5EDE"/>
    <w:rsid w:val="00AD035A"/>
    <w:rsid w:val="00AD0BEB"/>
    <w:rsid w:val="00AD1AC3"/>
    <w:rsid w:val="00AD1CD8"/>
    <w:rsid w:val="00AD5F29"/>
    <w:rsid w:val="00AD664F"/>
    <w:rsid w:val="00AE042D"/>
    <w:rsid w:val="00AE1949"/>
    <w:rsid w:val="00AE2A42"/>
    <w:rsid w:val="00AE44F5"/>
    <w:rsid w:val="00AE788C"/>
    <w:rsid w:val="00AF28C7"/>
    <w:rsid w:val="00AF5850"/>
    <w:rsid w:val="00B02235"/>
    <w:rsid w:val="00B06C81"/>
    <w:rsid w:val="00B10AC8"/>
    <w:rsid w:val="00B153F0"/>
    <w:rsid w:val="00B15BF4"/>
    <w:rsid w:val="00B172DD"/>
    <w:rsid w:val="00B175B5"/>
    <w:rsid w:val="00B240CF"/>
    <w:rsid w:val="00B258BB"/>
    <w:rsid w:val="00B26FFC"/>
    <w:rsid w:val="00B27F03"/>
    <w:rsid w:val="00B302B8"/>
    <w:rsid w:val="00B32A45"/>
    <w:rsid w:val="00B33AB0"/>
    <w:rsid w:val="00B33E19"/>
    <w:rsid w:val="00B34D3F"/>
    <w:rsid w:val="00B35F26"/>
    <w:rsid w:val="00B3643E"/>
    <w:rsid w:val="00B410EC"/>
    <w:rsid w:val="00B42A07"/>
    <w:rsid w:val="00B47057"/>
    <w:rsid w:val="00B47295"/>
    <w:rsid w:val="00B509F1"/>
    <w:rsid w:val="00B5287B"/>
    <w:rsid w:val="00B52C48"/>
    <w:rsid w:val="00B53796"/>
    <w:rsid w:val="00B54A63"/>
    <w:rsid w:val="00B54B8E"/>
    <w:rsid w:val="00B56682"/>
    <w:rsid w:val="00B66187"/>
    <w:rsid w:val="00B666BC"/>
    <w:rsid w:val="00B67B97"/>
    <w:rsid w:val="00B71594"/>
    <w:rsid w:val="00B73775"/>
    <w:rsid w:val="00B74FDB"/>
    <w:rsid w:val="00B758D4"/>
    <w:rsid w:val="00B8219B"/>
    <w:rsid w:val="00B862C8"/>
    <w:rsid w:val="00B87359"/>
    <w:rsid w:val="00B93674"/>
    <w:rsid w:val="00B94208"/>
    <w:rsid w:val="00B95FEC"/>
    <w:rsid w:val="00B968C8"/>
    <w:rsid w:val="00BA2694"/>
    <w:rsid w:val="00BA2B64"/>
    <w:rsid w:val="00BA3EC5"/>
    <w:rsid w:val="00BA51D9"/>
    <w:rsid w:val="00BB00EE"/>
    <w:rsid w:val="00BB5125"/>
    <w:rsid w:val="00BB5DFC"/>
    <w:rsid w:val="00BB738D"/>
    <w:rsid w:val="00BB7E23"/>
    <w:rsid w:val="00BC08D0"/>
    <w:rsid w:val="00BC238F"/>
    <w:rsid w:val="00BC3E43"/>
    <w:rsid w:val="00BC625B"/>
    <w:rsid w:val="00BC72E2"/>
    <w:rsid w:val="00BD208C"/>
    <w:rsid w:val="00BD279D"/>
    <w:rsid w:val="00BD66A9"/>
    <w:rsid w:val="00BD6BB8"/>
    <w:rsid w:val="00BE1E5C"/>
    <w:rsid w:val="00BE2CAB"/>
    <w:rsid w:val="00BE3054"/>
    <w:rsid w:val="00BE3729"/>
    <w:rsid w:val="00BE5AFB"/>
    <w:rsid w:val="00BE6FD9"/>
    <w:rsid w:val="00BF13BC"/>
    <w:rsid w:val="00BF78A4"/>
    <w:rsid w:val="00C11C35"/>
    <w:rsid w:val="00C14F4B"/>
    <w:rsid w:val="00C167E1"/>
    <w:rsid w:val="00C20A0D"/>
    <w:rsid w:val="00C26AB5"/>
    <w:rsid w:val="00C3419E"/>
    <w:rsid w:val="00C34F87"/>
    <w:rsid w:val="00C44AC8"/>
    <w:rsid w:val="00C44E97"/>
    <w:rsid w:val="00C52CC7"/>
    <w:rsid w:val="00C562D2"/>
    <w:rsid w:val="00C570A7"/>
    <w:rsid w:val="00C60B38"/>
    <w:rsid w:val="00C60C81"/>
    <w:rsid w:val="00C6316D"/>
    <w:rsid w:val="00C65C94"/>
    <w:rsid w:val="00C66BA2"/>
    <w:rsid w:val="00C70653"/>
    <w:rsid w:val="00C722EF"/>
    <w:rsid w:val="00C728A6"/>
    <w:rsid w:val="00C73199"/>
    <w:rsid w:val="00C76B5E"/>
    <w:rsid w:val="00C7759F"/>
    <w:rsid w:val="00C81176"/>
    <w:rsid w:val="00C81E61"/>
    <w:rsid w:val="00C85DB9"/>
    <w:rsid w:val="00C91046"/>
    <w:rsid w:val="00C91D4D"/>
    <w:rsid w:val="00C955C3"/>
    <w:rsid w:val="00C95985"/>
    <w:rsid w:val="00C962F7"/>
    <w:rsid w:val="00CA0180"/>
    <w:rsid w:val="00CA0535"/>
    <w:rsid w:val="00CA6549"/>
    <w:rsid w:val="00CA7DCC"/>
    <w:rsid w:val="00CC022C"/>
    <w:rsid w:val="00CC31D3"/>
    <w:rsid w:val="00CC5026"/>
    <w:rsid w:val="00CC68D0"/>
    <w:rsid w:val="00CC6FB2"/>
    <w:rsid w:val="00CD082F"/>
    <w:rsid w:val="00CD1356"/>
    <w:rsid w:val="00CD2144"/>
    <w:rsid w:val="00CD6276"/>
    <w:rsid w:val="00CD7EB8"/>
    <w:rsid w:val="00CE0060"/>
    <w:rsid w:val="00CE5D01"/>
    <w:rsid w:val="00CE666C"/>
    <w:rsid w:val="00CF13E0"/>
    <w:rsid w:val="00CF2151"/>
    <w:rsid w:val="00CF295A"/>
    <w:rsid w:val="00CF3975"/>
    <w:rsid w:val="00CF5B42"/>
    <w:rsid w:val="00D00622"/>
    <w:rsid w:val="00D00EBE"/>
    <w:rsid w:val="00D011D3"/>
    <w:rsid w:val="00D02AC1"/>
    <w:rsid w:val="00D03F9A"/>
    <w:rsid w:val="00D062B1"/>
    <w:rsid w:val="00D06D51"/>
    <w:rsid w:val="00D155E7"/>
    <w:rsid w:val="00D15B20"/>
    <w:rsid w:val="00D15BC8"/>
    <w:rsid w:val="00D173B1"/>
    <w:rsid w:val="00D214FB"/>
    <w:rsid w:val="00D24458"/>
    <w:rsid w:val="00D24991"/>
    <w:rsid w:val="00D25579"/>
    <w:rsid w:val="00D26A25"/>
    <w:rsid w:val="00D3348E"/>
    <w:rsid w:val="00D37EA5"/>
    <w:rsid w:val="00D40AEE"/>
    <w:rsid w:val="00D44E8F"/>
    <w:rsid w:val="00D50255"/>
    <w:rsid w:val="00D506A1"/>
    <w:rsid w:val="00D526DE"/>
    <w:rsid w:val="00D558F3"/>
    <w:rsid w:val="00D61CC8"/>
    <w:rsid w:val="00D6433E"/>
    <w:rsid w:val="00D66520"/>
    <w:rsid w:val="00D67988"/>
    <w:rsid w:val="00D7162D"/>
    <w:rsid w:val="00D76FB4"/>
    <w:rsid w:val="00D77877"/>
    <w:rsid w:val="00D77C09"/>
    <w:rsid w:val="00D80016"/>
    <w:rsid w:val="00D80E9A"/>
    <w:rsid w:val="00D81319"/>
    <w:rsid w:val="00D85884"/>
    <w:rsid w:val="00D862C0"/>
    <w:rsid w:val="00D909A0"/>
    <w:rsid w:val="00D94E80"/>
    <w:rsid w:val="00D9543D"/>
    <w:rsid w:val="00DA023F"/>
    <w:rsid w:val="00DA7460"/>
    <w:rsid w:val="00DA746E"/>
    <w:rsid w:val="00DA7C88"/>
    <w:rsid w:val="00DB1B13"/>
    <w:rsid w:val="00DB2D4D"/>
    <w:rsid w:val="00DB30E1"/>
    <w:rsid w:val="00DB367A"/>
    <w:rsid w:val="00DC0E8B"/>
    <w:rsid w:val="00DC1D56"/>
    <w:rsid w:val="00DC6839"/>
    <w:rsid w:val="00DC79E0"/>
    <w:rsid w:val="00DD2516"/>
    <w:rsid w:val="00DD2E9C"/>
    <w:rsid w:val="00DD4B07"/>
    <w:rsid w:val="00DE34CF"/>
    <w:rsid w:val="00DE5165"/>
    <w:rsid w:val="00DE678C"/>
    <w:rsid w:val="00DF1063"/>
    <w:rsid w:val="00DF312A"/>
    <w:rsid w:val="00DF3F19"/>
    <w:rsid w:val="00DF5948"/>
    <w:rsid w:val="00E01C56"/>
    <w:rsid w:val="00E0244C"/>
    <w:rsid w:val="00E03511"/>
    <w:rsid w:val="00E12629"/>
    <w:rsid w:val="00E13F3D"/>
    <w:rsid w:val="00E144B6"/>
    <w:rsid w:val="00E1713C"/>
    <w:rsid w:val="00E17292"/>
    <w:rsid w:val="00E17C34"/>
    <w:rsid w:val="00E24530"/>
    <w:rsid w:val="00E34898"/>
    <w:rsid w:val="00E425A4"/>
    <w:rsid w:val="00E42B16"/>
    <w:rsid w:val="00E44244"/>
    <w:rsid w:val="00E465C7"/>
    <w:rsid w:val="00E474B4"/>
    <w:rsid w:val="00E534FF"/>
    <w:rsid w:val="00E62EA2"/>
    <w:rsid w:val="00E62EDF"/>
    <w:rsid w:val="00E639A3"/>
    <w:rsid w:val="00E63C57"/>
    <w:rsid w:val="00E665E6"/>
    <w:rsid w:val="00E7061C"/>
    <w:rsid w:val="00E72E76"/>
    <w:rsid w:val="00E758ED"/>
    <w:rsid w:val="00E814C0"/>
    <w:rsid w:val="00E90E50"/>
    <w:rsid w:val="00E9217D"/>
    <w:rsid w:val="00E93D1A"/>
    <w:rsid w:val="00E95726"/>
    <w:rsid w:val="00EA0406"/>
    <w:rsid w:val="00EA1622"/>
    <w:rsid w:val="00EA1E07"/>
    <w:rsid w:val="00EB09B7"/>
    <w:rsid w:val="00EB2604"/>
    <w:rsid w:val="00EB478A"/>
    <w:rsid w:val="00EB7A03"/>
    <w:rsid w:val="00EC08E5"/>
    <w:rsid w:val="00EC0D50"/>
    <w:rsid w:val="00EC1974"/>
    <w:rsid w:val="00EC75DC"/>
    <w:rsid w:val="00ED0F2B"/>
    <w:rsid w:val="00ED6EBF"/>
    <w:rsid w:val="00ED7E4D"/>
    <w:rsid w:val="00EE0A97"/>
    <w:rsid w:val="00EE46CF"/>
    <w:rsid w:val="00EE5D0A"/>
    <w:rsid w:val="00EE692B"/>
    <w:rsid w:val="00EE7612"/>
    <w:rsid w:val="00EE7D7C"/>
    <w:rsid w:val="00EF1ACF"/>
    <w:rsid w:val="00EF6F33"/>
    <w:rsid w:val="00F01A3C"/>
    <w:rsid w:val="00F0281A"/>
    <w:rsid w:val="00F036D3"/>
    <w:rsid w:val="00F038F8"/>
    <w:rsid w:val="00F04062"/>
    <w:rsid w:val="00F05469"/>
    <w:rsid w:val="00F05BBE"/>
    <w:rsid w:val="00F06234"/>
    <w:rsid w:val="00F070EA"/>
    <w:rsid w:val="00F104C0"/>
    <w:rsid w:val="00F11CFC"/>
    <w:rsid w:val="00F123F8"/>
    <w:rsid w:val="00F13411"/>
    <w:rsid w:val="00F168E2"/>
    <w:rsid w:val="00F2104F"/>
    <w:rsid w:val="00F220AC"/>
    <w:rsid w:val="00F25D98"/>
    <w:rsid w:val="00F300FB"/>
    <w:rsid w:val="00F32AA7"/>
    <w:rsid w:val="00F3456E"/>
    <w:rsid w:val="00F36439"/>
    <w:rsid w:val="00F4014D"/>
    <w:rsid w:val="00F41226"/>
    <w:rsid w:val="00F4144F"/>
    <w:rsid w:val="00F428AD"/>
    <w:rsid w:val="00F509BB"/>
    <w:rsid w:val="00F53EF4"/>
    <w:rsid w:val="00F6262F"/>
    <w:rsid w:val="00F64F92"/>
    <w:rsid w:val="00F67CAC"/>
    <w:rsid w:val="00F70B0F"/>
    <w:rsid w:val="00F70C78"/>
    <w:rsid w:val="00F728B2"/>
    <w:rsid w:val="00F734B7"/>
    <w:rsid w:val="00F74208"/>
    <w:rsid w:val="00F76A47"/>
    <w:rsid w:val="00F7702D"/>
    <w:rsid w:val="00F77D75"/>
    <w:rsid w:val="00F804FC"/>
    <w:rsid w:val="00F85911"/>
    <w:rsid w:val="00F85D29"/>
    <w:rsid w:val="00F90CF4"/>
    <w:rsid w:val="00F92E85"/>
    <w:rsid w:val="00F94C23"/>
    <w:rsid w:val="00F94CBD"/>
    <w:rsid w:val="00F957B2"/>
    <w:rsid w:val="00F9782D"/>
    <w:rsid w:val="00FA11EF"/>
    <w:rsid w:val="00FA7CF6"/>
    <w:rsid w:val="00FA7D0D"/>
    <w:rsid w:val="00FB13DF"/>
    <w:rsid w:val="00FB4FB0"/>
    <w:rsid w:val="00FB565B"/>
    <w:rsid w:val="00FB6386"/>
    <w:rsid w:val="00FB6443"/>
    <w:rsid w:val="00FB70DF"/>
    <w:rsid w:val="00FB7C5E"/>
    <w:rsid w:val="00FC0D2B"/>
    <w:rsid w:val="00FC6C0F"/>
    <w:rsid w:val="00FC7A92"/>
    <w:rsid w:val="00FD52D1"/>
    <w:rsid w:val="00FE40E2"/>
    <w:rsid w:val="00FF088E"/>
    <w:rsid w:val="00FF63B7"/>
    <w:rsid w:val="00FF6E2C"/>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B1Char">
    <w:name w:val="B1 Char"/>
    <w:link w:val="B1"/>
    <w:qFormat/>
    <w:locked/>
    <w:rsid w:val="00AE042D"/>
    <w:rPr>
      <w:rFonts w:ascii="Times New Roman" w:hAnsi="Times New Roman"/>
      <w:lang w:val="en-GB" w:eastAsia="en-US"/>
    </w:rPr>
  </w:style>
  <w:style w:type="character" w:customStyle="1" w:styleId="CRCoverPageZchn">
    <w:name w:val="CR Cover Page Zchn"/>
    <w:link w:val="CRCoverPage"/>
    <w:rsid w:val="00AE042D"/>
    <w:rPr>
      <w:rFonts w:ascii="Arial" w:hAnsi="Arial"/>
      <w:lang w:val="en-GB" w:eastAsia="en-US"/>
    </w:rPr>
  </w:style>
  <w:style w:type="character" w:customStyle="1" w:styleId="NOChar">
    <w:name w:val="NO Char"/>
    <w:link w:val="NO"/>
    <w:rsid w:val="00DC1D56"/>
    <w:rPr>
      <w:rFonts w:ascii="Times New Roman" w:hAnsi="Times New Roman"/>
      <w:lang w:val="en-GB" w:eastAsia="en-US"/>
    </w:rPr>
  </w:style>
  <w:style w:type="character" w:customStyle="1" w:styleId="THChar">
    <w:name w:val="TH Char"/>
    <w:link w:val="TH"/>
    <w:qFormat/>
    <w:rsid w:val="00DC1D56"/>
    <w:rPr>
      <w:rFonts w:ascii="Arial" w:hAnsi="Arial"/>
      <w:b/>
      <w:lang w:val="en-GB" w:eastAsia="en-US"/>
    </w:rPr>
  </w:style>
  <w:style w:type="character" w:customStyle="1" w:styleId="TFChar">
    <w:name w:val="TF Char"/>
    <w:link w:val="TF"/>
    <w:qFormat/>
    <w:rsid w:val="00DC1D56"/>
    <w:rPr>
      <w:rFonts w:ascii="Arial" w:hAnsi="Arial"/>
      <w:b/>
      <w:lang w:val="en-GB" w:eastAsia="en-US"/>
    </w:rPr>
  </w:style>
  <w:style w:type="character" w:customStyle="1" w:styleId="B2Char">
    <w:name w:val="B2 Char"/>
    <w:link w:val="B2"/>
    <w:rsid w:val="00DC1D56"/>
    <w:rPr>
      <w:rFonts w:ascii="Times New Roman" w:hAnsi="Times New Roman"/>
      <w:lang w:val="en-GB" w:eastAsia="en-US"/>
    </w:rPr>
  </w:style>
  <w:style w:type="character" w:customStyle="1" w:styleId="TALChar">
    <w:name w:val="TAL Char"/>
    <w:link w:val="TAL"/>
    <w:qFormat/>
    <w:rsid w:val="00DC1D56"/>
    <w:rPr>
      <w:rFonts w:ascii="Arial" w:hAnsi="Arial"/>
      <w:sz w:val="18"/>
      <w:lang w:val="en-GB" w:eastAsia="en-US"/>
    </w:rPr>
  </w:style>
  <w:style w:type="character" w:customStyle="1" w:styleId="TAHCar">
    <w:name w:val="TAH Car"/>
    <w:link w:val="TAH"/>
    <w:rsid w:val="00DC1D56"/>
    <w:rPr>
      <w:rFonts w:ascii="Arial" w:hAnsi="Arial"/>
      <w:b/>
      <w:sz w:val="18"/>
      <w:lang w:val="en-GB" w:eastAsia="en-US"/>
    </w:rPr>
  </w:style>
  <w:style w:type="paragraph" w:styleId="ListParagraph">
    <w:name w:val="List Paragraph"/>
    <w:basedOn w:val="Normal"/>
    <w:uiPriority w:val="34"/>
    <w:qFormat/>
    <w:rsid w:val="00BE3729"/>
    <w:pPr>
      <w:ind w:left="720"/>
      <w:contextualSpacing/>
    </w:pPr>
  </w:style>
  <w:style w:type="character" w:customStyle="1" w:styleId="NOZchn">
    <w:name w:val="NO Zchn"/>
    <w:rsid w:val="00F01A3C"/>
    <w:rPr>
      <w:rFonts w:ascii="Times New Roman" w:hAnsi="Times New Roman"/>
      <w:lang w:val="en-GB" w:eastAsia="en-US"/>
    </w:rPr>
  </w:style>
  <w:style w:type="paragraph" w:customStyle="1" w:styleId="IvDInstructiontext">
    <w:name w:val="IvD Instructiontext"/>
    <w:basedOn w:val="BodyText"/>
    <w:link w:val="IvDInstructiontextChar"/>
    <w:uiPriority w:val="99"/>
    <w:qFormat/>
    <w:rsid w:val="00442061"/>
    <w:pPr>
      <w:keepLines/>
      <w:tabs>
        <w:tab w:val="left" w:pos="2552"/>
        <w:tab w:val="left" w:pos="3856"/>
        <w:tab w:val="left" w:pos="5216"/>
        <w:tab w:val="left" w:pos="6464"/>
        <w:tab w:val="left" w:pos="7768"/>
        <w:tab w:val="left" w:pos="9072"/>
        <w:tab w:val="left" w:pos="9639"/>
      </w:tabs>
      <w:spacing w:before="240" w:after="0"/>
    </w:pPr>
    <w:rPr>
      <w:rFonts w:ascii="Arial" w:hAnsi="Arial"/>
      <w:i/>
      <w:color w:val="7F7F7F" w:themeColor="text1" w:themeTint="80"/>
      <w:spacing w:val="2"/>
      <w:sz w:val="18"/>
      <w:szCs w:val="18"/>
      <w:lang w:val="en-US"/>
    </w:rPr>
  </w:style>
  <w:style w:type="character" w:customStyle="1" w:styleId="IvDInstructiontextChar">
    <w:name w:val="IvD Instructiontext Char"/>
    <w:link w:val="IvDInstructiontext"/>
    <w:uiPriority w:val="99"/>
    <w:rsid w:val="00442061"/>
    <w:rPr>
      <w:rFonts w:ascii="Arial" w:eastAsia="SimSun" w:hAnsi="Arial"/>
      <w:i/>
      <w:color w:val="7F7F7F" w:themeColor="text1" w:themeTint="80"/>
      <w:spacing w:val="2"/>
      <w:sz w:val="18"/>
      <w:szCs w:val="18"/>
      <w:lang w:val="en-US" w:eastAsia="en-US"/>
    </w:rPr>
  </w:style>
  <w:style w:type="paragraph" w:customStyle="1" w:styleId="IvDbodytext">
    <w:name w:val="IvD bodytext"/>
    <w:basedOn w:val="BodyText"/>
    <w:link w:val="IvDbodytextChar"/>
    <w:qFormat/>
    <w:rsid w:val="00442061"/>
    <w:pPr>
      <w:keepLines/>
      <w:tabs>
        <w:tab w:val="left" w:pos="2552"/>
        <w:tab w:val="left" w:pos="3856"/>
        <w:tab w:val="left" w:pos="5216"/>
        <w:tab w:val="left" w:pos="6464"/>
        <w:tab w:val="left" w:pos="7768"/>
        <w:tab w:val="left" w:pos="9072"/>
        <w:tab w:val="left" w:pos="9639"/>
      </w:tabs>
      <w:spacing w:before="240" w:after="0"/>
    </w:pPr>
    <w:rPr>
      <w:rFonts w:ascii="Arial" w:hAnsi="Arial"/>
      <w:spacing w:val="2"/>
      <w:lang w:val="en-US"/>
    </w:rPr>
  </w:style>
  <w:style w:type="character" w:customStyle="1" w:styleId="IvDbodytextChar">
    <w:name w:val="IvD bodytext Char"/>
    <w:basedOn w:val="BodyTextChar"/>
    <w:link w:val="IvDbodytext"/>
    <w:rsid w:val="00442061"/>
    <w:rPr>
      <w:rFonts w:ascii="Arial" w:eastAsia="SimSun" w:hAnsi="Arial"/>
      <w:spacing w:val="2"/>
      <w:lang w:val="en-US" w:eastAsia="en-US"/>
    </w:rPr>
  </w:style>
  <w:style w:type="paragraph" w:styleId="BodyText">
    <w:name w:val="Body Text"/>
    <w:basedOn w:val="Normal"/>
    <w:link w:val="BodyTextChar"/>
    <w:unhideWhenUsed/>
    <w:rsid w:val="00442061"/>
    <w:pPr>
      <w:spacing w:after="120"/>
    </w:pPr>
  </w:style>
  <w:style w:type="character" w:customStyle="1" w:styleId="BodyTextChar">
    <w:name w:val="Body Text Char"/>
    <w:basedOn w:val="DefaultParagraphFont"/>
    <w:link w:val="BodyText"/>
    <w:rsid w:val="00442061"/>
    <w:rPr>
      <w:rFonts w:ascii="Times New Roman" w:hAnsi="Times New Roman"/>
      <w:lang w:val="en-GB" w:eastAsia="en-US"/>
    </w:rPr>
  </w:style>
  <w:style w:type="character" w:customStyle="1" w:styleId="Heading5Char">
    <w:name w:val="Heading 5 Char"/>
    <w:link w:val="Heading5"/>
    <w:rsid w:val="0012235C"/>
    <w:rPr>
      <w:rFonts w:ascii="Arial" w:hAnsi="Arial"/>
      <w:sz w:val="22"/>
      <w:lang w:val="en-GB" w:eastAsia="en-US"/>
    </w:rPr>
  </w:style>
  <w:style w:type="character" w:customStyle="1" w:styleId="EditorsNoteChar">
    <w:name w:val="Editor's Note Char"/>
    <w:link w:val="EditorsNote"/>
    <w:rsid w:val="00A83450"/>
    <w:rPr>
      <w:rFonts w:ascii="Times New Roman" w:hAnsi="Times New Roman"/>
      <w:color w:val="FF0000"/>
      <w:lang w:val="en-GB" w:eastAsia="en-US"/>
    </w:rPr>
  </w:style>
  <w:style w:type="character" w:customStyle="1" w:styleId="CommentTextChar">
    <w:name w:val="Comment Text Char"/>
    <w:link w:val="CommentText"/>
    <w:rsid w:val="00A40DB6"/>
    <w:rPr>
      <w:rFonts w:ascii="Times New Roman" w:hAnsi="Times New Roman"/>
      <w:lang w:val="en-GB" w:eastAsia="en-US"/>
    </w:rPr>
  </w:style>
  <w:style w:type="character" w:customStyle="1" w:styleId="1">
    <w:name w:val="样式1 字符"/>
    <w:basedOn w:val="DefaultParagraphFont"/>
    <w:link w:val="10"/>
    <w:locked/>
    <w:rsid w:val="00F94CBD"/>
    <w:rPr>
      <w:rFonts w:ascii="Arial" w:eastAsiaTheme="majorEastAsia" w:hAnsi="Arial" w:cs="Arial"/>
      <w:b/>
      <w:bCs/>
      <w:color w:val="0000FF"/>
      <w:sz w:val="28"/>
      <w:szCs w:val="28"/>
      <w:lang w:val="en-US" w:eastAsia="en-US"/>
    </w:rPr>
  </w:style>
  <w:style w:type="paragraph" w:customStyle="1" w:styleId="10">
    <w:name w:val="样式1"/>
    <w:basedOn w:val="Title"/>
    <w:link w:val="1"/>
    <w:qFormat/>
    <w:rsid w:val="00F94CBD"/>
    <w:pPr>
      <w:pBdr>
        <w:top w:val="single" w:sz="4" w:space="1" w:color="auto"/>
        <w:left w:val="single" w:sz="4" w:space="4" w:color="auto"/>
        <w:bottom w:val="single" w:sz="4" w:space="1" w:color="auto"/>
        <w:right w:val="single" w:sz="4" w:space="4" w:color="auto"/>
      </w:pBdr>
      <w:spacing w:before="240" w:after="60"/>
      <w:contextualSpacing w:val="0"/>
      <w:jc w:val="center"/>
      <w:outlineLvl w:val="0"/>
    </w:pPr>
    <w:rPr>
      <w:rFonts w:ascii="Arial" w:hAnsi="Arial" w:cs="Arial"/>
      <w:b/>
      <w:bCs/>
      <w:color w:val="0000FF"/>
      <w:spacing w:val="0"/>
      <w:kern w:val="0"/>
      <w:sz w:val="28"/>
      <w:szCs w:val="28"/>
      <w:lang w:val="en-US"/>
    </w:rPr>
  </w:style>
  <w:style w:type="paragraph" w:styleId="Title">
    <w:name w:val="Title"/>
    <w:basedOn w:val="Normal"/>
    <w:next w:val="Normal"/>
    <w:link w:val="TitleChar"/>
    <w:qFormat/>
    <w:rsid w:val="00F94CB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94CBD"/>
    <w:rPr>
      <w:rFonts w:asciiTheme="majorHAnsi" w:eastAsiaTheme="majorEastAsia" w:hAnsiTheme="majorHAnsi" w:cstheme="majorBidi"/>
      <w:spacing w:val="-10"/>
      <w:kern w:val="28"/>
      <w:sz w:val="56"/>
      <w:szCs w:val="56"/>
      <w:lang w:val="en-GB" w:eastAsia="en-US"/>
    </w:rPr>
  </w:style>
  <w:style w:type="character" w:customStyle="1" w:styleId="Heading4Char">
    <w:name w:val="Heading 4 Char"/>
    <w:link w:val="Heading4"/>
    <w:locked/>
    <w:rsid w:val="00EA1E07"/>
    <w:rPr>
      <w:rFonts w:ascii="Arial" w:hAnsi="Arial"/>
      <w:sz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8681246">
      <w:bodyDiv w:val="1"/>
      <w:marLeft w:val="0"/>
      <w:marRight w:val="0"/>
      <w:marTop w:val="0"/>
      <w:marBottom w:val="0"/>
      <w:divBdr>
        <w:top w:val="none" w:sz="0" w:space="0" w:color="auto"/>
        <w:left w:val="none" w:sz="0" w:space="0" w:color="auto"/>
        <w:bottom w:val="none" w:sz="0" w:space="0" w:color="auto"/>
        <w:right w:val="none" w:sz="0" w:space="0" w:color="auto"/>
      </w:divBdr>
    </w:div>
    <w:div w:id="710687221">
      <w:bodyDiv w:val="1"/>
      <w:marLeft w:val="0"/>
      <w:marRight w:val="0"/>
      <w:marTop w:val="0"/>
      <w:marBottom w:val="0"/>
      <w:divBdr>
        <w:top w:val="none" w:sz="0" w:space="0" w:color="auto"/>
        <w:left w:val="none" w:sz="0" w:space="0" w:color="auto"/>
        <w:bottom w:val="none" w:sz="0" w:space="0" w:color="auto"/>
        <w:right w:val="none" w:sz="0" w:space="0" w:color="auto"/>
      </w:divBdr>
    </w:div>
    <w:div w:id="1168180259">
      <w:bodyDiv w:val="1"/>
      <w:marLeft w:val="0"/>
      <w:marRight w:val="0"/>
      <w:marTop w:val="0"/>
      <w:marBottom w:val="0"/>
      <w:divBdr>
        <w:top w:val="none" w:sz="0" w:space="0" w:color="auto"/>
        <w:left w:val="none" w:sz="0" w:space="0" w:color="auto"/>
        <w:bottom w:val="none" w:sz="0" w:space="0" w:color="auto"/>
        <w:right w:val="none" w:sz="0" w:space="0" w:color="auto"/>
      </w:divBdr>
    </w:div>
    <w:div w:id="1296913553">
      <w:bodyDiv w:val="1"/>
      <w:marLeft w:val="0"/>
      <w:marRight w:val="0"/>
      <w:marTop w:val="0"/>
      <w:marBottom w:val="0"/>
      <w:divBdr>
        <w:top w:val="none" w:sz="0" w:space="0" w:color="auto"/>
        <w:left w:val="none" w:sz="0" w:space="0" w:color="auto"/>
        <w:bottom w:val="none" w:sz="0" w:space="0" w:color="auto"/>
        <w:right w:val="none" w:sz="0" w:space="0" w:color="auto"/>
      </w:divBdr>
    </w:div>
    <w:div w:id="1908221408">
      <w:bodyDiv w:val="1"/>
      <w:marLeft w:val="0"/>
      <w:marRight w:val="0"/>
      <w:marTop w:val="0"/>
      <w:marBottom w:val="0"/>
      <w:divBdr>
        <w:top w:val="none" w:sz="0" w:space="0" w:color="auto"/>
        <w:left w:val="none" w:sz="0" w:space="0" w:color="auto"/>
        <w:bottom w:val="none" w:sz="0" w:space="0" w:color="auto"/>
        <w:right w:val="none" w:sz="0" w:space="0" w:color="auto"/>
      </w:divBdr>
    </w:div>
    <w:div w:id="1984240110">
      <w:bodyDiv w:val="1"/>
      <w:marLeft w:val="0"/>
      <w:marRight w:val="0"/>
      <w:marTop w:val="0"/>
      <w:marBottom w:val="0"/>
      <w:divBdr>
        <w:top w:val="none" w:sz="0" w:space="0" w:color="auto"/>
        <w:left w:val="none" w:sz="0" w:space="0" w:color="auto"/>
        <w:bottom w:val="none" w:sz="0" w:space="0" w:color="auto"/>
        <w:right w:val="none" w:sz="0" w:space="0" w:color="auto"/>
      </w:divBdr>
    </w:div>
    <w:div w:id="21101980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image" Target="media/image1.emf"/><Relationship Id="rId3" Type="http://schemas.openxmlformats.org/officeDocument/2006/relationships/numbering" Target="numbering.xml"/><Relationship Id="rId21" Type="http://schemas.openxmlformats.org/officeDocument/2006/relationships/header" Target="header5.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customXml" Target="../customXml/item1.xml"/><Relationship Id="rId16" Type="http://schemas.openxmlformats.org/officeDocument/2006/relationships/header" Target="header3.xml"/><Relationship Id="rId20"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fontTable" Target="fontTable.xml"/><Relationship Id="rId10" Type="http://schemas.openxmlformats.org/officeDocument/2006/relationships/hyperlink" Target="http://www.3gpp.org/Change-Requests" TargetMode="External"/><Relationship Id="rId19" Type="http://schemas.openxmlformats.org/officeDocument/2006/relationships/package" Target="embeddings/Microsoft_Visio_Drawing.vsdx"/><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footer" Target="footer1.xml"/><Relationship Id="rId22" Type="http://schemas.openxmlformats.org/officeDocument/2006/relationships/header" Target="header6.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F8CCC35-4B6D-4F26-B4B2-4D1FC1C88D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1537</TotalTime>
  <Pages>3</Pages>
  <Words>841</Words>
  <Characters>4936</Characters>
  <Application>Microsoft Office Word</Application>
  <DocSecurity>0</DocSecurity>
  <Lines>41</Lines>
  <Paragraphs>11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5766</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Srinivasan, Suresh</cp:lastModifiedBy>
  <cp:revision>128</cp:revision>
  <cp:lastPrinted>1900-01-01T08:00:00Z</cp:lastPrinted>
  <dcterms:created xsi:type="dcterms:W3CDTF">2022-12-07T17:42:00Z</dcterms:created>
  <dcterms:modified xsi:type="dcterms:W3CDTF">2023-04-07T20:00:00Z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MSIP_Label_17da11e7-ad83-4459-98c6-12a88e2eac78_Enabled">
    <vt:lpwstr>true</vt:lpwstr>
  </property>
  <property fmtid="{D5CDD505-2E9C-101B-9397-08002B2CF9AE}" pid="22" name="MSIP_Label_17da11e7-ad83-4459-98c6-12a88e2eac78_SetDate">
    <vt:lpwstr>2022-05-16T12:35:52Z</vt:lpwstr>
  </property>
  <property fmtid="{D5CDD505-2E9C-101B-9397-08002B2CF9AE}" pid="23" name="MSIP_Label_17da11e7-ad83-4459-98c6-12a88e2eac78_Method">
    <vt:lpwstr>Privileged</vt:lpwstr>
  </property>
  <property fmtid="{D5CDD505-2E9C-101B-9397-08002B2CF9AE}" pid="24" name="MSIP_Label_17da11e7-ad83-4459-98c6-12a88e2eac78_Name">
    <vt:lpwstr>17da11e7-ad83-4459-98c6-12a88e2eac78</vt:lpwstr>
  </property>
  <property fmtid="{D5CDD505-2E9C-101B-9397-08002B2CF9AE}" pid="25" name="MSIP_Label_17da11e7-ad83-4459-98c6-12a88e2eac78_SiteId">
    <vt:lpwstr>68283f3b-8487-4c86-adb3-a5228f18b893</vt:lpwstr>
  </property>
  <property fmtid="{D5CDD505-2E9C-101B-9397-08002B2CF9AE}" pid="26" name="MSIP_Label_17da11e7-ad83-4459-98c6-12a88e2eac78_ActionId">
    <vt:lpwstr>64871a19-376b-44c4-9f31-97c497b86364</vt:lpwstr>
  </property>
  <property fmtid="{D5CDD505-2E9C-101B-9397-08002B2CF9AE}" pid="27" name="MSIP_Label_17da11e7-ad83-4459-98c6-12a88e2eac78_ContentBits">
    <vt:lpwstr>0</vt:lpwstr>
  </property>
</Properties>
</file>